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863E81" w14:textId="77777777" w:rsidR="000D2063" w:rsidRPr="00293505" w:rsidRDefault="000D2063" w:rsidP="000713B0">
      <w:pPr>
        <w:rPr>
          <w:lang w:val="en-US"/>
        </w:rPr>
        <w:sectPr w:rsidR="000D2063" w:rsidRPr="00293505" w:rsidSect="00E14F9B">
          <w:footerReference w:type="default" r:id="rId8"/>
          <w:pgSz w:w="11906" w:h="16838"/>
          <w:pgMar w:top="851" w:right="99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778"/>
        <w:gridCol w:w="4576"/>
      </w:tblGrid>
      <w:tr w:rsidR="00A02C54" w:rsidRPr="000713B0" w14:paraId="214132CF" w14:textId="77777777" w:rsidTr="000A330B">
        <w:trPr>
          <w:trHeight w:val="2551"/>
        </w:trPr>
        <w:tc>
          <w:tcPr>
            <w:tcW w:w="4778" w:type="dxa"/>
            <w:vAlign w:val="center"/>
          </w:tcPr>
          <w:p w14:paraId="0518AD70" w14:textId="77777777" w:rsidR="00A02C54" w:rsidRPr="000713B0" w:rsidRDefault="00A02C54" w:rsidP="00CE74EB">
            <w:pPr>
              <w:pStyle w:val="af9"/>
            </w:pPr>
          </w:p>
        </w:tc>
        <w:tc>
          <w:tcPr>
            <w:tcW w:w="4576" w:type="dxa"/>
            <w:vAlign w:val="center"/>
          </w:tcPr>
          <w:p w14:paraId="259CF189" w14:textId="77777777" w:rsidR="00A02C54" w:rsidRDefault="00B961E9" w:rsidP="003F1C15">
            <w:pPr>
              <w:pStyle w:val="af4"/>
            </w:pPr>
            <w:r>
              <w:t>УТВЕРЖДАЮ:</w:t>
            </w:r>
          </w:p>
          <w:p w14:paraId="535A1F33" w14:textId="24109644" w:rsidR="00B961E9" w:rsidRDefault="00B961E9" w:rsidP="003F1C15">
            <w:pPr>
              <w:pStyle w:val="af4"/>
            </w:pPr>
            <w:r>
              <w:t>Директор филиала ООО «Байкальская энергетическая компания» ТЭЦ-9</w:t>
            </w:r>
          </w:p>
          <w:p w14:paraId="1EC25B9C" w14:textId="26920F5C" w:rsidR="00B961E9" w:rsidRPr="000713B0" w:rsidRDefault="00B961E9" w:rsidP="003F1C15">
            <w:pPr>
              <w:pStyle w:val="af4"/>
            </w:pPr>
            <w:r>
              <w:t>___________________А.В. Нелюбов</w:t>
            </w:r>
          </w:p>
        </w:tc>
      </w:tr>
      <w:tr w:rsidR="000D2063" w:rsidRPr="000713B0" w14:paraId="07C2A6DD" w14:textId="77777777" w:rsidTr="000A330B">
        <w:trPr>
          <w:trHeight w:val="2268"/>
        </w:trPr>
        <w:tc>
          <w:tcPr>
            <w:tcW w:w="9354" w:type="dxa"/>
            <w:gridSpan w:val="2"/>
            <w:vAlign w:val="center"/>
          </w:tcPr>
          <w:p w14:paraId="5D46FF72" w14:textId="77777777" w:rsidR="005F70C1" w:rsidRPr="000713B0" w:rsidRDefault="005F70C1" w:rsidP="00A02C54">
            <w:pPr>
              <w:pStyle w:val="af0"/>
            </w:pPr>
          </w:p>
        </w:tc>
      </w:tr>
      <w:tr w:rsidR="00A02C54" w:rsidRPr="000713B0" w14:paraId="1EEFD653" w14:textId="77777777" w:rsidTr="000A330B">
        <w:trPr>
          <w:trHeight w:val="5669"/>
        </w:trPr>
        <w:tc>
          <w:tcPr>
            <w:tcW w:w="9354" w:type="dxa"/>
            <w:gridSpan w:val="2"/>
            <w:vAlign w:val="center"/>
          </w:tcPr>
          <w:p w14:paraId="518815B8" w14:textId="77777777" w:rsidR="00A02C54" w:rsidRPr="000713B0" w:rsidRDefault="00A02C54" w:rsidP="00A02C54">
            <w:pPr>
              <w:pStyle w:val="af0"/>
            </w:pPr>
            <w:r w:rsidRPr="000713B0">
              <w:t>Документация о закупке</w:t>
            </w:r>
          </w:p>
          <w:p w14:paraId="6CB61ED7" w14:textId="67A76D7B" w:rsidR="00A02C54" w:rsidRPr="000713B0" w:rsidRDefault="000327A3"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00FA76D902F84CDBB5F78C075ECCCD4A"/>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1F1B39">
                  <w:t>об оказании услуг</w:t>
                </w:r>
              </w:sdtContent>
            </w:sdt>
            <w:r w:rsidR="00A02C54" w:rsidRPr="000713B0">
              <w:t xml:space="preserve"> </w:t>
            </w:r>
          </w:p>
          <w:p w14:paraId="21CA06A2" w14:textId="4FBE1875" w:rsidR="00A02C54" w:rsidRPr="000713B0" w:rsidRDefault="00A02C54" w:rsidP="00A02C54">
            <w:pPr>
              <w:pStyle w:val="af1"/>
            </w:pPr>
            <w:r w:rsidRPr="000713B0">
              <w:t xml:space="preserve">для </w:t>
            </w:r>
            <w:sdt>
              <w:sdtPr>
                <w:alias w:val="Подразделение (филиал) заказчика"/>
                <w:tag w:val="Подразделение (филиал) заказчика"/>
                <w:id w:val="1860077339"/>
                <w:placeholder>
                  <w:docPart w:val="E4B1B1CD6F8E45D1A795729F4F20B318"/>
                </w:placeholder>
                <w15:color w:val="FFFF00"/>
              </w:sdtPr>
              <w:sdtEndPr>
                <w:rPr>
                  <w:noProof/>
                </w:rPr>
              </w:sdtEndPr>
              <w:sdtContent>
                <w:r w:rsidR="002C6FCC">
                  <w:rPr>
                    <w:noProof/>
                  </w:rPr>
                  <w:fldChar w:fldCharType="begin"/>
                </w:r>
                <w:r w:rsidR="002C6FCC">
                  <w:rPr>
                    <w:noProof/>
                  </w:rPr>
                  <w:instrText xml:space="preserve"> MERGEFIELD "Заказчик" </w:instrText>
                </w:r>
                <w:r w:rsidR="002C6FCC">
                  <w:rPr>
                    <w:noProof/>
                  </w:rPr>
                  <w:fldChar w:fldCharType="separate"/>
                </w:r>
                <w:r w:rsidR="00732437">
                  <w:rPr>
                    <w:noProof/>
                  </w:rPr>
                  <w:t>«Заказчик»</w:t>
                </w:r>
                <w:r w:rsidR="002C6FCC">
                  <w:rPr>
                    <w:noProof/>
                  </w:rPr>
                  <w:fldChar w:fldCharType="end"/>
                </w:r>
                <w:r w:rsidR="002C6FCC">
                  <w:rPr>
                    <w:noProof/>
                  </w:rPr>
                  <w:t xml:space="preserve"> </w:t>
                </w:r>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732437">
                  <w:rPr>
                    <w:noProof/>
                  </w:rPr>
                  <w:t>«ПЭО ТЭЦ-9»</w:t>
                </w:r>
                <w:r w:rsidR="009D53FB">
                  <w:rPr>
                    <w:noProof/>
                  </w:rPr>
                  <w:fldChar w:fldCharType="end"/>
                </w:r>
              </w:sdtContent>
            </w:sdt>
          </w:p>
          <w:p w14:paraId="5E6D3750" w14:textId="046ABC1A" w:rsidR="00A02C54" w:rsidRPr="00AE7A17" w:rsidRDefault="00A02C54" w:rsidP="00DD4C64">
            <w:pPr>
              <w:pStyle w:val="afd"/>
              <w:ind w:left="3402" w:right="3402"/>
            </w:pPr>
            <w:r w:rsidRPr="000713B0">
              <w:t>№</w:t>
            </w:r>
            <w:r w:rsidR="00F17814">
              <w:t xml:space="preserve"> </w:t>
            </w:r>
            <w:bookmarkStart w:id="0" w:name="НомерВПланеЗакупки"/>
            <w:sdt>
              <w:sdtPr>
                <w:alias w:val="Номер в плане закупок"/>
                <w:tag w:val="Номер в плане закупок"/>
                <w:id w:val="-1649282154"/>
                <w:placeholder>
                  <w:docPart w:val="57BE229C28A34DBD9E59BF4CA28C3F6D"/>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732437">
                  <w:rPr>
                    <w:noProof/>
                  </w:rPr>
                  <w:t>«1413»</w:t>
                </w:r>
                <w:r w:rsidR="0043322C">
                  <w:rPr>
                    <w:noProof/>
                  </w:rPr>
                  <w:fldChar w:fldCharType="end"/>
                </w:r>
              </w:sdtContent>
            </w:sdt>
            <w:bookmarkEnd w:id="0"/>
          </w:p>
        </w:tc>
      </w:tr>
      <w:tr w:rsidR="00A02C54" w:rsidRPr="000713B0" w14:paraId="36AB4DCC" w14:textId="77777777" w:rsidTr="000A330B">
        <w:trPr>
          <w:trHeight w:val="2268"/>
        </w:trPr>
        <w:tc>
          <w:tcPr>
            <w:tcW w:w="9354" w:type="dxa"/>
            <w:gridSpan w:val="2"/>
          </w:tcPr>
          <w:p w14:paraId="71FDF4F5" w14:textId="77777777" w:rsidR="00A02C54" w:rsidRPr="000713B0" w:rsidRDefault="00A02C54" w:rsidP="00CE74EB">
            <w:pPr>
              <w:jc w:val="center"/>
            </w:pPr>
          </w:p>
        </w:tc>
      </w:tr>
      <w:tr w:rsidR="00A02C54" w:rsidRPr="000713B0" w14:paraId="211A5758" w14:textId="77777777" w:rsidTr="000A330B">
        <w:trPr>
          <w:trHeight w:val="1134"/>
        </w:trPr>
        <w:tc>
          <w:tcPr>
            <w:tcW w:w="9354" w:type="dxa"/>
            <w:gridSpan w:val="2"/>
            <w:vAlign w:val="bottom"/>
          </w:tcPr>
          <w:p w14:paraId="64D44913" w14:textId="77777777" w:rsidR="00A02C54" w:rsidRPr="000713B0" w:rsidRDefault="00A02C54" w:rsidP="00A02C54">
            <w:pPr>
              <w:pStyle w:val="afb"/>
            </w:pPr>
          </w:p>
          <w:p w14:paraId="3F04400F" w14:textId="77777777" w:rsidR="00A02C54" w:rsidRPr="000713B0" w:rsidRDefault="00A02C54" w:rsidP="00A02C54">
            <w:pPr>
              <w:pStyle w:val="afb"/>
            </w:pPr>
          </w:p>
        </w:tc>
      </w:tr>
    </w:tbl>
    <w:p w14:paraId="0A9580EC"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247F88D2" w14:textId="77777777" w:rsidR="00976DC4" w:rsidRPr="00976DC4" w:rsidRDefault="00976DC4">
      <w:pPr>
        <w:pStyle w:val="15"/>
        <w:tabs>
          <w:tab w:val="right" w:leader="dot" w:pos="9629"/>
        </w:tabs>
        <w:rPr>
          <w:b/>
          <w:bCs/>
          <w:sz w:val="24"/>
          <w:szCs w:val="24"/>
        </w:rPr>
      </w:pPr>
      <w:r w:rsidRPr="00976DC4">
        <w:rPr>
          <w:b/>
          <w:bCs/>
          <w:sz w:val="24"/>
          <w:szCs w:val="24"/>
        </w:rPr>
        <w:lastRenderedPageBreak/>
        <w:t>Оглавление:</w:t>
      </w:r>
    </w:p>
    <w:p w14:paraId="4BB0A4C6" w14:textId="452D1973" w:rsidR="000667E0" w:rsidRPr="000667E0" w:rsidRDefault="00976DC4">
      <w:pPr>
        <w:pStyle w:val="15"/>
        <w:tabs>
          <w:tab w:val="right" w:leader="dot" w:pos="9629"/>
        </w:tabs>
        <w:rPr>
          <w:noProof/>
          <w:sz w:val="24"/>
          <w:szCs w:val="22"/>
          <w:lang w:eastAsia="ru-RU"/>
        </w:rPr>
      </w:pPr>
      <w:r w:rsidRPr="000667E0">
        <w:rPr>
          <w:sz w:val="26"/>
          <w:szCs w:val="24"/>
          <w:highlight w:val="lightGray"/>
        </w:rPr>
        <w:fldChar w:fldCharType="begin"/>
      </w:r>
      <w:r w:rsidRPr="000667E0">
        <w:rPr>
          <w:sz w:val="26"/>
          <w:szCs w:val="24"/>
          <w:highlight w:val="lightGray"/>
        </w:rPr>
        <w:instrText xml:space="preserve"> TOC \o "1-1" \h \z \u </w:instrText>
      </w:r>
      <w:r w:rsidRPr="000667E0">
        <w:rPr>
          <w:sz w:val="26"/>
          <w:szCs w:val="24"/>
          <w:highlight w:val="lightGray"/>
        </w:rPr>
        <w:fldChar w:fldCharType="separate"/>
      </w:r>
      <w:hyperlink w:anchor="_Toc143602196" w:history="1">
        <w:r w:rsidR="000667E0" w:rsidRPr="000667E0">
          <w:rPr>
            <w:rStyle w:val="ae"/>
            <w:noProof/>
            <w:sz w:val="22"/>
          </w:rPr>
          <w:t>1. Основная информация закупки</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_Toc143602196 \h </w:instrText>
        </w:r>
        <w:r w:rsidR="000667E0" w:rsidRPr="000667E0">
          <w:rPr>
            <w:noProof/>
            <w:webHidden/>
            <w:sz w:val="22"/>
          </w:rPr>
        </w:r>
        <w:r w:rsidR="000667E0" w:rsidRPr="000667E0">
          <w:rPr>
            <w:noProof/>
            <w:webHidden/>
            <w:sz w:val="22"/>
          </w:rPr>
          <w:fldChar w:fldCharType="separate"/>
        </w:r>
        <w:r w:rsidR="00C41468">
          <w:rPr>
            <w:noProof/>
            <w:webHidden/>
            <w:sz w:val="22"/>
          </w:rPr>
          <w:t>3</w:t>
        </w:r>
        <w:r w:rsidR="000667E0" w:rsidRPr="000667E0">
          <w:rPr>
            <w:noProof/>
            <w:webHidden/>
            <w:sz w:val="22"/>
          </w:rPr>
          <w:fldChar w:fldCharType="end"/>
        </w:r>
      </w:hyperlink>
    </w:p>
    <w:p w14:paraId="52AE1A84" w14:textId="57530A4E" w:rsidR="000667E0" w:rsidRPr="000667E0" w:rsidRDefault="000327A3">
      <w:pPr>
        <w:pStyle w:val="15"/>
        <w:tabs>
          <w:tab w:val="right" w:leader="dot" w:pos="9629"/>
        </w:tabs>
        <w:rPr>
          <w:noProof/>
          <w:sz w:val="24"/>
          <w:szCs w:val="22"/>
          <w:lang w:eastAsia="ru-RU"/>
        </w:rPr>
      </w:pPr>
      <w:hyperlink w:anchor="_Toc143602197" w:history="1">
        <w:r w:rsidR="000667E0" w:rsidRPr="000667E0">
          <w:rPr>
            <w:rStyle w:val="ae"/>
            <w:noProof/>
            <w:sz w:val="22"/>
          </w:rPr>
          <w:t>2. Основная информация проведения процедуры</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_Toc143602197 \h </w:instrText>
        </w:r>
        <w:r w:rsidR="000667E0" w:rsidRPr="000667E0">
          <w:rPr>
            <w:noProof/>
            <w:webHidden/>
            <w:sz w:val="22"/>
          </w:rPr>
        </w:r>
        <w:r w:rsidR="000667E0" w:rsidRPr="000667E0">
          <w:rPr>
            <w:noProof/>
            <w:webHidden/>
            <w:sz w:val="22"/>
          </w:rPr>
          <w:fldChar w:fldCharType="separate"/>
        </w:r>
        <w:r w:rsidR="00C41468">
          <w:rPr>
            <w:noProof/>
            <w:webHidden/>
            <w:sz w:val="22"/>
          </w:rPr>
          <w:t>5</w:t>
        </w:r>
        <w:r w:rsidR="000667E0" w:rsidRPr="000667E0">
          <w:rPr>
            <w:noProof/>
            <w:webHidden/>
            <w:sz w:val="22"/>
          </w:rPr>
          <w:fldChar w:fldCharType="end"/>
        </w:r>
      </w:hyperlink>
    </w:p>
    <w:p w14:paraId="7C3C2AF1" w14:textId="6FDFE00C" w:rsidR="000667E0" w:rsidRPr="000667E0" w:rsidRDefault="000327A3">
      <w:pPr>
        <w:pStyle w:val="15"/>
        <w:tabs>
          <w:tab w:val="right" w:leader="dot" w:pos="9629"/>
        </w:tabs>
        <w:rPr>
          <w:noProof/>
          <w:sz w:val="24"/>
          <w:szCs w:val="22"/>
          <w:lang w:eastAsia="ru-RU"/>
        </w:rPr>
      </w:pPr>
      <w:hyperlink w:anchor="_Toc143602198" w:history="1">
        <w:r w:rsidR="000667E0" w:rsidRPr="000667E0">
          <w:rPr>
            <w:rStyle w:val="ae"/>
            <w:noProof/>
            <w:sz w:val="22"/>
          </w:rPr>
          <w:t>3. Требования к предложению участника</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_Toc143602198 \h </w:instrText>
        </w:r>
        <w:r w:rsidR="000667E0" w:rsidRPr="000667E0">
          <w:rPr>
            <w:noProof/>
            <w:webHidden/>
            <w:sz w:val="22"/>
          </w:rPr>
        </w:r>
        <w:r w:rsidR="000667E0" w:rsidRPr="000667E0">
          <w:rPr>
            <w:noProof/>
            <w:webHidden/>
            <w:sz w:val="22"/>
          </w:rPr>
          <w:fldChar w:fldCharType="separate"/>
        </w:r>
        <w:r w:rsidR="00C41468">
          <w:rPr>
            <w:noProof/>
            <w:webHidden/>
            <w:sz w:val="22"/>
          </w:rPr>
          <w:t>6</w:t>
        </w:r>
        <w:r w:rsidR="000667E0" w:rsidRPr="000667E0">
          <w:rPr>
            <w:noProof/>
            <w:webHidden/>
            <w:sz w:val="22"/>
          </w:rPr>
          <w:fldChar w:fldCharType="end"/>
        </w:r>
      </w:hyperlink>
    </w:p>
    <w:p w14:paraId="2B485C75" w14:textId="5DDDC57E" w:rsidR="000667E0" w:rsidRPr="000667E0" w:rsidRDefault="000327A3">
      <w:pPr>
        <w:pStyle w:val="15"/>
        <w:tabs>
          <w:tab w:val="right" w:leader="dot" w:pos="9629"/>
        </w:tabs>
        <w:rPr>
          <w:noProof/>
          <w:sz w:val="24"/>
          <w:szCs w:val="22"/>
          <w:lang w:eastAsia="ru-RU"/>
        </w:rPr>
      </w:pPr>
      <w:hyperlink w:anchor="_Toc143602199" w:history="1">
        <w:r w:rsidR="000667E0" w:rsidRPr="000667E0">
          <w:rPr>
            <w:rStyle w:val="ae"/>
            <w:noProof/>
            <w:sz w:val="22"/>
          </w:rPr>
          <w:t>4. Требования к участникам закупки</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_Toc143602199 \h </w:instrText>
        </w:r>
        <w:r w:rsidR="000667E0" w:rsidRPr="000667E0">
          <w:rPr>
            <w:noProof/>
            <w:webHidden/>
            <w:sz w:val="22"/>
          </w:rPr>
        </w:r>
        <w:r w:rsidR="000667E0" w:rsidRPr="000667E0">
          <w:rPr>
            <w:noProof/>
            <w:webHidden/>
            <w:sz w:val="22"/>
          </w:rPr>
          <w:fldChar w:fldCharType="separate"/>
        </w:r>
        <w:r w:rsidR="00C41468">
          <w:rPr>
            <w:noProof/>
            <w:webHidden/>
            <w:sz w:val="22"/>
          </w:rPr>
          <w:t>8</w:t>
        </w:r>
        <w:r w:rsidR="000667E0" w:rsidRPr="000667E0">
          <w:rPr>
            <w:noProof/>
            <w:webHidden/>
            <w:sz w:val="22"/>
          </w:rPr>
          <w:fldChar w:fldCharType="end"/>
        </w:r>
      </w:hyperlink>
    </w:p>
    <w:p w14:paraId="120FC68E" w14:textId="17790C9E" w:rsidR="000667E0" w:rsidRPr="000667E0" w:rsidRDefault="000327A3">
      <w:pPr>
        <w:pStyle w:val="15"/>
        <w:tabs>
          <w:tab w:val="right" w:leader="dot" w:pos="9629"/>
        </w:tabs>
        <w:rPr>
          <w:noProof/>
          <w:sz w:val="24"/>
          <w:szCs w:val="22"/>
          <w:lang w:eastAsia="ru-RU"/>
        </w:rPr>
      </w:pPr>
      <w:hyperlink w:anchor="_Toc143602200" w:history="1">
        <w:r w:rsidR="000667E0" w:rsidRPr="000667E0">
          <w:rPr>
            <w:rStyle w:val="ae"/>
            <w:noProof/>
            <w:sz w:val="22"/>
          </w:rPr>
          <w:t>5. Требования к заявке на участие в закупке</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_Toc143602200 \h </w:instrText>
        </w:r>
        <w:r w:rsidR="000667E0" w:rsidRPr="000667E0">
          <w:rPr>
            <w:noProof/>
            <w:webHidden/>
            <w:sz w:val="22"/>
          </w:rPr>
        </w:r>
        <w:r w:rsidR="000667E0" w:rsidRPr="000667E0">
          <w:rPr>
            <w:noProof/>
            <w:webHidden/>
            <w:sz w:val="22"/>
          </w:rPr>
          <w:fldChar w:fldCharType="separate"/>
        </w:r>
        <w:r w:rsidR="00C41468">
          <w:rPr>
            <w:noProof/>
            <w:webHidden/>
            <w:sz w:val="22"/>
          </w:rPr>
          <w:t>15</w:t>
        </w:r>
        <w:r w:rsidR="000667E0" w:rsidRPr="000667E0">
          <w:rPr>
            <w:noProof/>
            <w:webHidden/>
            <w:sz w:val="22"/>
          </w:rPr>
          <w:fldChar w:fldCharType="end"/>
        </w:r>
      </w:hyperlink>
    </w:p>
    <w:p w14:paraId="0240E518" w14:textId="217F8187" w:rsidR="000667E0" w:rsidRPr="000667E0" w:rsidRDefault="000327A3">
      <w:pPr>
        <w:pStyle w:val="15"/>
        <w:tabs>
          <w:tab w:val="right" w:leader="dot" w:pos="9629"/>
        </w:tabs>
        <w:rPr>
          <w:noProof/>
          <w:sz w:val="24"/>
          <w:szCs w:val="22"/>
          <w:lang w:eastAsia="ru-RU"/>
        </w:rPr>
      </w:pPr>
      <w:hyperlink w:anchor="_Toc143602201" w:history="1">
        <w:r w:rsidR="000667E0" w:rsidRPr="000667E0">
          <w:rPr>
            <w:rStyle w:val="ae"/>
            <w:noProof/>
            <w:sz w:val="22"/>
          </w:rPr>
          <w:t>6. Обзор процедуры, участие в закупке</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_Toc143602201 \h </w:instrText>
        </w:r>
        <w:r w:rsidR="000667E0" w:rsidRPr="000667E0">
          <w:rPr>
            <w:noProof/>
            <w:webHidden/>
            <w:sz w:val="22"/>
          </w:rPr>
        </w:r>
        <w:r w:rsidR="000667E0" w:rsidRPr="000667E0">
          <w:rPr>
            <w:noProof/>
            <w:webHidden/>
            <w:sz w:val="22"/>
          </w:rPr>
          <w:fldChar w:fldCharType="separate"/>
        </w:r>
        <w:r w:rsidR="00C41468">
          <w:rPr>
            <w:noProof/>
            <w:webHidden/>
            <w:sz w:val="22"/>
          </w:rPr>
          <w:t>22</w:t>
        </w:r>
        <w:r w:rsidR="000667E0" w:rsidRPr="000667E0">
          <w:rPr>
            <w:noProof/>
            <w:webHidden/>
            <w:sz w:val="22"/>
          </w:rPr>
          <w:fldChar w:fldCharType="end"/>
        </w:r>
      </w:hyperlink>
    </w:p>
    <w:p w14:paraId="0EA18358" w14:textId="08C7335A" w:rsidR="000667E0" w:rsidRPr="000667E0" w:rsidRDefault="000327A3">
      <w:pPr>
        <w:pStyle w:val="15"/>
        <w:tabs>
          <w:tab w:val="right" w:leader="dot" w:pos="9629"/>
        </w:tabs>
        <w:rPr>
          <w:noProof/>
          <w:sz w:val="24"/>
          <w:szCs w:val="22"/>
          <w:lang w:eastAsia="ru-RU"/>
        </w:rPr>
      </w:pPr>
      <w:hyperlink w:anchor="_Toc143602202" w:history="1">
        <w:r w:rsidR="000667E0" w:rsidRPr="000667E0">
          <w:rPr>
            <w:rStyle w:val="ae"/>
            <w:noProof/>
            <w:sz w:val="22"/>
          </w:rPr>
          <w:t>7. Рассмотрение заявок, выбор победителя, заключение договора</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_Toc143602202 \h </w:instrText>
        </w:r>
        <w:r w:rsidR="000667E0" w:rsidRPr="000667E0">
          <w:rPr>
            <w:noProof/>
            <w:webHidden/>
            <w:sz w:val="22"/>
          </w:rPr>
        </w:r>
        <w:r w:rsidR="000667E0" w:rsidRPr="000667E0">
          <w:rPr>
            <w:noProof/>
            <w:webHidden/>
            <w:sz w:val="22"/>
          </w:rPr>
          <w:fldChar w:fldCharType="separate"/>
        </w:r>
        <w:r w:rsidR="00C41468">
          <w:rPr>
            <w:noProof/>
            <w:webHidden/>
            <w:sz w:val="22"/>
          </w:rPr>
          <w:t>25</w:t>
        </w:r>
        <w:r w:rsidR="000667E0" w:rsidRPr="000667E0">
          <w:rPr>
            <w:noProof/>
            <w:webHidden/>
            <w:sz w:val="22"/>
          </w:rPr>
          <w:fldChar w:fldCharType="end"/>
        </w:r>
      </w:hyperlink>
    </w:p>
    <w:p w14:paraId="65386E3B" w14:textId="5A9C4F72" w:rsidR="000667E0" w:rsidRPr="000667E0" w:rsidRDefault="000327A3">
      <w:pPr>
        <w:pStyle w:val="15"/>
        <w:tabs>
          <w:tab w:val="right" w:leader="dot" w:pos="9629"/>
        </w:tabs>
        <w:rPr>
          <w:noProof/>
          <w:sz w:val="24"/>
          <w:szCs w:val="22"/>
          <w:lang w:eastAsia="ru-RU"/>
        </w:rPr>
      </w:pPr>
      <w:hyperlink w:anchor="_Toc143602203" w:history="1">
        <w:r w:rsidR="000667E0" w:rsidRPr="000667E0">
          <w:rPr>
            <w:rStyle w:val="ae"/>
            <w:noProof/>
            <w:sz w:val="22"/>
          </w:rPr>
          <w:t>8. Критерии оценки заявок</w:t>
        </w:r>
        <w:r w:rsidR="000667E0" w:rsidRPr="000667E0">
          <w:rPr>
            <w:noProof/>
            <w:webHidden/>
            <w:sz w:val="22"/>
          </w:rPr>
          <w:tab/>
        </w:r>
        <w:r w:rsidR="000667E0" w:rsidRPr="000667E0">
          <w:rPr>
            <w:noProof/>
            <w:webHidden/>
            <w:sz w:val="22"/>
          </w:rPr>
          <w:fldChar w:fldCharType="begin"/>
        </w:r>
        <w:r w:rsidR="000667E0" w:rsidRPr="000667E0">
          <w:rPr>
            <w:noProof/>
            <w:webHidden/>
            <w:sz w:val="22"/>
          </w:rPr>
          <w:instrText xml:space="preserve"> PAGEREF _Toc143602203 \h </w:instrText>
        </w:r>
        <w:r w:rsidR="000667E0" w:rsidRPr="000667E0">
          <w:rPr>
            <w:noProof/>
            <w:webHidden/>
            <w:sz w:val="22"/>
          </w:rPr>
        </w:r>
        <w:r w:rsidR="000667E0" w:rsidRPr="000667E0">
          <w:rPr>
            <w:noProof/>
            <w:webHidden/>
            <w:sz w:val="22"/>
          </w:rPr>
          <w:fldChar w:fldCharType="separate"/>
        </w:r>
        <w:r w:rsidR="00C41468">
          <w:rPr>
            <w:noProof/>
            <w:webHidden/>
            <w:sz w:val="22"/>
          </w:rPr>
          <w:t>31</w:t>
        </w:r>
        <w:r w:rsidR="000667E0" w:rsidRPr="000667E0">
          <w:rPr>
            <w:noProof/>
            <w:webHidden/>
            <w:sz w:val="22"/>
          </w:rPr>
          <w:fldChar w:fldCharType="end"/>
        </w:r>
      </w:hyperlink>
    </w:p>
    <w:p w14:paraId="40E9C52B" w14:textId="77777777" w:rsidR="00976DC4" w:rsidRDefault="00976DC4">
      <w:pPr>
        <w:rPr>
          <w:rFonts w:eastAsia="Times New Roman" w:cs="Arial"/>
          <w:b/>
          <w:color w:val="000000" w:themeColor="text1"/>
          <w:sz w:val="24"/>
          <w:highlight w:val="lightGray"/>
          <w:lang w:eastAsia="ru-RU"/>
        </w:rPr>
      </w:pPr>
      <w:r w:rsidRPr="000667E0">
        <w:rPr>
          <w:sz w:val="26"/>
          <w:szCs w:val="24"/>
          <w:highlight w:val="lightGray"/>
        </w:rPr>
        <w:fldChar w:fldCharType="end"/>
      </w:r>
      <w:r>
        <w:rPr>
          <w:highlight w:val="lightGray"/>
        </w:rPr>
        <w:br w:type="page"/>
      </w:r>
    </w:p>
    <w:p w14:paraId="633DE680" w14:textId="77777777" w:rsidR="00CA0E14" w:rsidRDefault="00CA0E14" w:rsidP="000667E0">
      <w:pPr>
        <w:pStyle w:val="1"/>
        <w:numPr>
          <w:ilvl w:val="0"/>
          <w:numId w:val="14"/>
        </w:numPr>
      </w:pPr>
      <w:bookmarkStart w:id="1" w:name="_Toc143602196"/>
      <w:r>
        <w:lastRenderedPageBreak/>
        <w:t>Основная информация</w:t>
      </w:r>
      <w:r w:rsidR="005005BE">
        <w:t xml:space="preserve"> закупки</w:t>
      </w:r>
      <w:bookmarkEnd w:id="1"/>
    </w:p>
    <w:tbl>
      <w:tblPr>
        <w:tblStyle w:val="aff5"/>
        <w:tblW w:w="9640" w:type="dxa"/>
        <w:tblLook w:val="0660" w:firstRow="1" w:lastRow="1" w:firstColumn="0" w:lastColumn="0" w:noHBand="1" w:noVBand="1"/>
      </w:tblPr>
      <w:tblGrid>
        <w:gridCol w:w="800"/>
        <w:gridCol w:w="3981"/>
        <w:gridCol w:w="4859"/>
      </w:tblGrid>
      <w:tr w:rsidR="00485111" w:rsidRPr="000713B0" w14:paraId="5B7980A1" w14:textId="77777777" w:rsidTr="007A629C">
        <w:trPr>
          <w:cnfStyle w:val="100000000000" w:firstRow="1" w:lastRow="0" w:firstColumn="0" w:lastColumn="0" w:oddVBand="0" w:evenVBand="0" w:oddHBand="0" w:evenHBand="0" w:firstRowFirstColumn="0" w:firstRowLastColumn="0" w:lastRowFirstColumn="0" w:lastRowLastColumn="0"/>
          <w:trHeight w:val="20"/>
        </w:trPr>
        <w:tc>
          <w:tcPr>
            <w:tcW w:w="800" w:type="dxa"/>
          </w:tcPr>
          <w:p w14:paraId="58C09B35" w14:textId="77777777" w:rsidR="00EF1AD5" w:rsidRPr="000713B0" w:rsidRDefault="00EF1AD5" w:rsidP="00186F7B">
            <w:pPr>
              <w:pStyle w:val="119"/>
            </w:pPr>
          </w:p>
        </w:tc>
        <w:tc>
          <w:tcPr>
            <w:tcW w:w="3981" w:type="dxa"/>
          </w:tcPr>
          <w:p w14:paraId="700F30DE" w14:textId="77777777" w:rsidR="00EF1AD5" w:rsidRPr="00F17814" w:rsidRDefault="00EF1AD5" w:rsidP="002F2A41">
            <w:r w:rsidRPr="000713B0">
              <w:t>Заказчик</w:t>
            </w:r>
          </w:p>
        </w:tc>
        <w:sdt>
          <w:sdtPr>
            <w:alias w:val="Заказчик"/>
            <w:tag w:val="Заказчик"/>
            <w:id w:val="-1598785106"/>
            <w:placeholder>
              <w:docPart w:val="6D6075D7115D40A7AF6909EAC3A34EE7"/>
            </w:placeholder>
            <w15:color w:val="FFFF00"/>
          </w:sdtPr>
          <w:sdtEndPr/>
          <w:sdtContent>
            <w:tc>
              <w:tcPr>
                <w:tcW w:w="4859" w:type="dxa"/>
              </w:tcPr>
              <w:p w14:paraId="11D2B514" w14:textId="24310BAA"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9123F9">
                  <w:rPr>
                    <w:noProof/>
                  </w:rPr>
                  <w:t>ООО "Байкальская энергетич</w:t>
                </w:r>
                <w:r w:rsidR="00A67025">
                  <w:rPr>
                    <w:noProof/>
                  </w:rPr>
                  <w:t>е</w:t>
                </w:r>
                <w:r w:rsidR="009123F9">
                  <w:rPr>
                    <w:noProof/>
                  </w:rPr>
                  <w:t>с</w:t>
                </w:r>
                <w:r w:rsidR="00A67025">
                  <w:rPr>
                    <w:noProof/>
                  </w:rPr>
                  <w:t>к</w:t>
                </w:r>
                <w:r w:rsidR="009123F9">
                  <w:rPr>
                    <w:noProof/>
                  </w:rPr>
                  <w:t>ая компания"</w:t>
                </w:r>
                <w:r>
                  <w:rPr>
                    <w:noProof/>
                  </w:rPr>
                  <w:fldChar w:fldCharType="end"/>
                </w:r>
              </w:p>
            </w:tc>
          </w:sdtContent>
        </w:sdt>
      </w:tr>
      <w:tr w:rsidR="00485111" w:rsidRPr="000713B0" w14:paraId="46DDF248" w14:textId="77777777" w:rsidTr="007A629C">
        <w:trPr>
          <w:trHeight w:val="20"/>
        </w:trPr>
        <w:tc>
          <w:tcPr>
            <w:tcW w:w="800" w:type="dxa"/>
          </w:tcPr>
          <w:p w14:paraId="5F487B73" w14:textId="77777777" w:rsidR="008F603B" w:rsidRPr="000713B0" w:rsidRDefault="008F603B" w:rsidP="00186F7B">
            <w:pPr>
              <w:pStyle w:val="119"/>
            </w:pPr>
          </w:p>
        </w:tc>
        <w:tc>
          <w:tcPr>
            <w:tcW w:w="3981" w:type="dxa"/>
          </w:tcPr>
          <w:p w14:paraId="7AB4D83F"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018B62CC0F2548BB8B8C2399C500B944"/>
            </w:placeholder>
            <w15:color w:val="FFFF00"/>
          </w:sdtPr>
          <w:sdtEndPr/>
          <w:sdtContent>
            <w:tc>
              <w:tcPr>
                <w:tcW w:w="4859" w:type="dxa"/>
              </w:tcPr>
              <w:p w14:paraId="06D8D131" w14:textId="3B15BB95" w:rsidR="008F603B" w:rsidRDefault="009123F9" w:rsidP="00E828B0">
                <w:r>
                  <w:t>ТЭЦ-9</w:t>
                </w:r>
              </w:p>
            </w:tc>
          </w:sdtContent>
        </w:sdt>
      </w:tr>
      <w:tr w:rsidR="00485111" w:rsidRPr="000713B0" w14:paraId="0C8D4425" w14:textId="77777777" w:rsidTr="007A629C">
        <w:trPr>
          <w:trHeight w:val="709"/>
        </w:trPr>
        <w:tc>
          <w:tcPr>
            <w:tcW w:w="800" w:type="dxa"/>
            <w:shd w:val="clear" w:color="auto" w:fill="FFFFCD" w:themeFill="background2"/>
          </w:tcPr>
          <w:p w14:paraId="4BA497CF" w14:textId="77777777" w:rsidR="0056005A" w:rsidRPr="000713B0" w:rsidRDefault="0056005A" w:rsidP="00984AB2">
            <w:pPr>
              <w:pStyle w:val="119"/>
            </w:pPr>
          </w:p>
        </w:tc>
        <w:tc>
          <w:tcPr>
            <w:tcW w:w="3981" w:type="dxa"/>
            <w:shd w:val="clear" w:color="auto" w:fill="FFFFCD" w:themeFill="background2"/>
          </w:tcPr>
          <w:p w14:paraId="0460D05F" w14:textId="77777777" w:rsidR="0056005A" w:rsidRPr="00810C39" w:rsidRDefault="0056005A" w:rsidP="00984AB2">
            <w:pPr>
              <w:rPr>
                <w:lang w:val="en-US"/>
              </w:rPr>
            </w:pPr>
            <w:r w:rsidRPr="000713B0">
              <w:t>Предмет договора</w:t>
            </w:r>
          </w:p>
        </w:tc>
        <w:sdt>
          <w:sdtPr>
            <w:alias w:val="Предмет договора"/>
            <w:tag w:val="Предмет договора"/>
            <w:id w:val="82583757"/>
            <w:placeholder>
              <w:docPart w:val="4701630DCD8442228F72C351A6D868EE"/>
            </w:placeholder>
            <w15:color w:val="FFFF00"/>
          </w:sdtPr>
          <w:sdtEndPr/>
          <w:sdtContent>
            <w:tc>
              <w:tcPr>
                <w:tcW w:w="4859" w:type="dxa"/>
                <w:shd w:val="clear" w:color="auto" w:fill="FFFFCD" w:themeFill="background2"/>
              </w:tcPr>
              <w:p w14:paraId="11267CC5" w14:textId="0C10E71B" w:rsidR="0056005A" w:rsidRPr="000713B0" w:rsidRDefault="009D53FB" w:rsidP="00E828B0">
                <w:pPr>
                  <w:rPr>
                    <w:highlight w:val="yellow"/>
                  </w:rPr>
                </w:pPr>
                <w:r>
                  <w:rPr>
                    <w:noProof/>
                  </w:rPr>
                  <w:fldChar w:fldCharType="begin"/>
                </w:r>
                <w:r>
                  <w:rPr>
                    <w:noProof/>
                  </w:rPr>
                  <w:instrText xml:space="preserve"> MERGEFIELD "Предмет_договора" </w:instrText>
                </w:r>
                <w:r>
                  <w:rPr>
                    <w:noProof/>
                  </w:rPr>
                  <w:fldChar w:fldCharType="separate"/>
                </w:r>
                <w:r w:rsidR="001F1B39" w:rsidRPr="001F1B39">
                  <w:rPr>
                    <w:noProof/>
                  </w:rPr>
                  <w:t>Оказание услуг по наладке работы установки ультрафильтрации ТЭЦ-9</w:t>
                </w:r>
                <w:r>
                  <w:rPr>
                    <w:noProof/>
                  </w:rPr>
                  <w:fldChar w:fldCharType="end"/>
                </w:r>
              </w:p>
            </w:tc>
          </w:sdtContent>
        </w:sdt>
      </w:tr>
      <w:tr w:rsidR="00485111" w:rsidRPr="000713B0" w14:paraId="0E87D150" w14:textId="77777777" w:rsidTr="007A629C">
        <w:trPr>
          <w:trHeight w:val="20"/>
        </w:trPr>
        <w:tc>
          <w:tcPr>
            <w:tcW w:w="800" w:type="dxa"/>
            <w:shd w:val="clear" w:color="auto" w:fill="FFFFCD" w:themeFill="background2"/>
          </w:tcPr>
          <w:p w14:paraId="227C0A39" w14:textId="77777777" w:rsidR="0056005A" w:rsidRPr="000713B0" w:rsidRDefault="0056005A" w:rsidP="00984AB2">
            <w:pPr>
              <w:pStyle w:val="119"/>
            </w:pPr>
          </w:p>
        </w:tc>
        <w:tc>
          <w:tcPr>
            <w:tcW w:w="3981" w:type="dxa"/>
            <w:shd w:val="clear" w:color="auto" w:fill="FFFFCD" w:themeFill="background2"/>
          </w:tcPr>
          <w:p w14:paraId="0BA0EAD3" w14:textId="77777777" w:rsidR="0056005A" w:rsidRPr="000713B0" w:rsidRDefault="0056005A" w:rsidP="00984AB2">
            <w:r w:rsidRPr="000713B0">
              <w:t>Сведения о начальной (максимальной) цене договора (цена лота)</w:t>
            </w:r>
          </w:p>
        </w:tc>
        <w:tc>
          <w:tcPr>
            <w:tcW w:w="4859" w:type="dxa"/>
            <w:shd w:val="clear" w:color="auto" w:fill="FFFFCD" w:themeFill="background2"/>
          </w:tcPr>
          <w:p w14:paraId="375D6A62" w14:textId="634A0CE2" w:rsidR="007B5334" w:rsidRDefault="000327A3" w:rsidP="007B5334">
            <w:sdt>
              <w:sdtPr>
                <w:rPr>
                  <w:noProof/>
                </w:rPr>
                <w:alias w:val="НМЦД"/>
                <w:tag w:val="НМЦД"/>
                <w:id w:val="-1900275233"/>
                <w:placeholder>
                  <w:docPart w:val="9E35CFD84D714504ADFF00E63595B83D"/>
                </w:placeholder>
                <w15:color w:val="FFFF00"/>
              </w:sdtPr>
              <w:sdtEndPr/>
              <w:sdtContent>
                <w:r w:rsidR="00D3390A">
                  <w:rPr>
                    <w:noProof/>
                  </w:rPr>
                  <w:fldChar w:fldCharType="begin"/>
                </w:r>
                <w:r w:rsidR="00D3390A">
                  <w:rPr>
                    <w:noProof/>
                  </w:rPr>
                  <w:instrText xml:space="preserve"> MERGEFIELD  НМЦД </w:instrText>
                </w:r>
                <w:r w:rsidR="00147873" w:rsidRPr="00147873">
                  <w:rPr>
                    <w:noProof/>
                  </w:rPr>
                  <w:instrText>\# "# ### ### ##0,00"</w:instrText>
                </w:r>
                <w:r w:rsidR="00D3390A">
                  <w:rPr>
                    <w:noProof/>
                  </w:rPr>
                  <w:instrText xml:space="preserve"> </w:instrText>
                </w:r>
                <w:r w:rsidR="00D3390A">
                  <w:rPr>
                    <w:noProof/>
                  </w:rPr>
                  <w:fldChar w:fldCharType="separate"/>
                </w:r>
                <w:r w:rsidR="009123F9">
                  <w:rPr>
                    <w:noProof/>
                  </w:rPr>
                  <w:t>995 000,00</w:t>
                </w:r>
                <w:r w:rsidR="00D3390A">
                  <w:rPr>
                    <w:noProof/>
                  </w:rPr>
                  <w:fldChar w:fldCharType="end"/>
                </w:r>
              </w:sdtContent>
            </w:sdt>
            <w:r w:rsidR="002A39DE">
              <w:t xml:space="preserve"> </w:t>
            </w:r>
            <w:fldSimple w:instr=" MERGEFIELD  Валюта_НМЦ \b &quot; &quot; ">
              <w:r w:rsidR="00732437">
                <w:rPr>
                  <w:noProof/>
                </w:rPr>
                <w:t xml:space="preserve"> «</w:t>
              </w:r>
              <w:r w:rsidR="009123F9">
                <w:rPr>
                  <w:noProof/>
                </w:rPr>
                <w:t>рублей</w:t>
              </w:r>
              <w:r w:rsidR="00732437">
                <w:rPr>
                  <w:noProof/>
                </w:rPr>
                <w:t>»</w:t>
              </w:r>
            </w:fldSimple>
          </w:p>
          <w:sdt>
            <w:sdtPr>
              <w:alias w:val="НМЦД"/>
              <w:tag w:val="НМЦД"/>
              <w:id w:val="-210495076"/>
              <w:placeholder>
                <w:docPart w:val="DDD74C48E40948339C0A3AB2FB0F497C"/>
              </w:placeholder>
              <w15:color w:val="FFFF00"/>
            </w:sdtPr>
            <w:sdtEndPr/>
            <w:sdtContent>
              <w:p w14:paraId="15C70141" w14:textId="5BDDEB81" w:rsidR="0056005A" w:rsidRPr="00705864" w:rsidRDefault="00AD137A" w:rsidP="007B5334">
                <w:fldSimple w:instr=" MERGEFIELD &quot;Возможность_превышения_НМЦД_14&quot; "/>
              </w:p>
            </w:sdtContent>
          </w:sdt>
        </w:tc>
      </w:tr>
      <w:tr w:rsidR="00485111" w:rsidRPr="000713B0" w14:paraId="3482FD58" w14:textId="77777777" w:rsidTr="007A629C">
        <w:trPr>
          <w:trHeight w:val="20"/>
        </w:trPr>
        <w:tc>
          <w:tcPr>
            <w:tcW w:w="800" w:type="dxa"/>
            <w:shd w:val="clear" w:color="auto" w:fill="FFFFCD" w:themeFill="background2"/>
          </w:tcPr>
          <w:p w14:paraId="0B75B478" w14:textId="77777777" w:rsidR="0056005A" w:rsidRPr="000713B0" w:rsidRDefault="0056005A" w:rsidP="00984AB2">
            <w:pPr>
              <w:pStyle w:val="119"/>
            </w:pPr>
          </w:p>
        </w:tc>
        <w:tc>
          <w:tcPr>
            <w:tcW w:w="3981" w:type="dxa"/>
            <w:shd w:val="clear" w:color="auto" w:fill="FFFFCD" w:themeFill="background2"/>
          </w:tcPr>
          <w:p w14:paraId="3D99213B" w14:textId="77777777" w:rsidR="0056005A" w:rsidRPr="00974B72" w:rsidRDefault="0056005A" w:rsidP="00984AB2">
            <w:pPr>
              <w:rPr>
                <w:lang w:val="en-US"/>
              </w:rPr>
            </w:pPr>
            <w:r w:rsidRPr="000713B0">
              <w:t>НДС, рублей</w:t>
            </w:r>
          </w:p>
        </w:tc>
        <w:tc>
          <w:tcPr>
            <w:tcW w:w="4859" w:type="dxa"/>
            <w:shd w:val="clear" w:color="auto" w:fill="FFFFCD" w:themeFill="background2"/>
          </w:tcPr>
          <w:p w14:paraId="369CB2C5" w14:textId="35399C42" w:rsidR="0056005A" w:rsidRPr="000713B0" w:rsidRDefault="000327A3" w:rsidP="00E828B0">
            <w:sdt>
              <w:sdtPr>
                <w:rPr>
                  <w:noProof/>
                </w:rPr>
                <w:alias w:val="Сумма НДС"/>
                <w:tag w:val="Сумма НДС"/>
                <w:id w:val="1618712047"/>
                <w:placeholder>
                  <w:docPart w:val="6EF3C9371C0C47E3A4ED223975CE6240"/>
                </w:placeholder>
                <w15:color w:val="FFFF00"/>
              </w:sdtPr>
              <w:sdtEndPr/>
              <w:sdtContent>
                <w:r w:rsidR="00485111">
                  <w:rPr>
                    <w:noProof/>
                  </w:rPr>
                  <w:t>199 000,00</w:t>
                </w:r>
              </w:sdtContent>
            </w:sdt>
          </w:p>
        </w:tc>
      </w:tr>
      <w:tr w:rsidR="00485111" w:rsidRPr="000713B0" w14:paraId="2DF06233" w14:textId="77777777" w:rsidTr="001B78E0">
        <w:trPr>
          <w:trHeight w:val="20"/>
        </w:trPr>
        <w:tc>
          <w:tcPr>
            <w:tcW w:w="800" w:type="dxa"/>
            <w:shd w:val="clear" w:color="auto" w:fill="FFFFCD" w:themeFill="background2"/>
          </w:tcPr>
          <w:p w14:paraId="203DE147" w14:textId="77777777" w:rsidR="005A087F" w:rsidRPr="000713B0" w:rsidRDefault="005A087F" w:rsidP="001B78E0">
            <w:pPr>
              <w:pStyle w:val="119"/>
            </w:pPr>
          </w:p>
        </w:tc>
        <w:tc>
          <w:tcPr>
            <w:tcW w:w="3981" w:type="dxa"/>
            <w:shd w:val="clear" w:color="auto" w:fill="FFFFCD" w:themeFill="background2"/>
          </w:tcPr>
          <w:p w14:paraId="00F81F23" w14:textId="77777777" w:rsidR="005A087F" w:rsidRPr="000713B0" w:rsidRDefault="005A087F" w:rsidP="001B78E0">
            <w:r>
              <w:t>Возможность превышения НМЦД</w:t>
            </w:r>
          </w:p>
        </w:tc>
        <w:tc>
          <w:tcPr>
            <w:tcW w:w="4859" w:type="dxa"/>
            <w:shd w:val="clear" w:color="auto" w:fill="FFFFCD" w:themeFill="background2"/>
          </w:tcPr>
          <w:p w14:paraId="49CF39FC" w14:textId="6BD448A5" w:rsidR="005A087F" w:rsidRDefault="005A087F" w:rsidP="001B78E0">
            <w:pPr>
              <w:rPr>
                <w:noProof/>
              </w:rPr>
            </w:pPr>
            <w:r>
              <w:rPr>
                <w:noProof/>
              </w:rPr>
              <w:fldChar w:fldCharType="begin"/>
            </w:r>
            <w:r>
              <w:rPr>
                <w:noProof/>
              </w:rPr>
              <w:instrText xml:space="preserve"> MERGEFIELD Возможность_превышения_НМЦД_16 </w:instrText>
            </w:r>
            <w:r>
              <w:rPr>
                <w:noProof/>
              </w:rPr>
              <w:fldChar w:fldCharType="separate"/>
            </w:r>
            <w:r w:rsidR="009123F9">
              <w:rPr>
                <w:noProof/>
              </w:rPr>
              <w:t>нет</w:t>
            </w:r>
            <w:r>
              <w:rPr>
                <w:noProof/>
              </w:rPr>
              <w:fldChar w:fldCharType="end"/>
            </w:r>
          </w:p>
        </w:tc>
      </w:tr>
      <w:tr w:rsidR="00485111" w:rsidRPr="000713B0" w14:paraId="07BDB847" w14:textId="77777777" w:rsidTr="007A629C">
        <w:trPr>
          <w:trHeight w:val="20"/>
        </w:trPr>
        <w:tc>
          <w:tcPr>
            <w:tcW w:w="800" w:type="dxa"/>
            <w:shd w:val="clear" w:color="auto" w:fill="FFFFCD" w:themeFill="background2"/>
          </w:tcPr>
          <w:p w14:paraId="79F401CF" w14:textId="77777777" w:rsidR="005B24B3" w:rsidRPr="000713B0" w:rsidRDefault="005B24B3" w:rsidP="005A383B">
            <w:pPr>
              <w:pStyle w:val="119"/>
            </w:pPr>
          </w:p>
        </w:tc>
        <w:tc>
          <w:tcPr>
            <w:tcW w:w="3981" w:type="dxa"/>
            <w:shd w:val="clear" w:color="auto" w:fill="FFFFCD" w:themeFill="background2"/>
          </w:tcPr>
          <w:p w14:paraId="20F666C0" w14:textId="77777777" w:rsidR="005B24B3" w:rsidRDefault="005B24B3" w:rsidP="005A383B">
            <w:r>
              <w:t>Максимально допустимый размер аванса</w:t>
            </w:r>
          </w:p>
        </w:tc>
        <w:tc>
          <w:tcPr>
            <w:tcW w:w="4859" w:type="dxa"/>
            <w:shd w:val="clear" w:color="auto" w:fill="FFFFCD" w:themeFill="background2"/>
          </w:tcPr>
          <w:p w14:paraId="27D093AA" w14:textId="3C0E3BF1" w:rsidR="005B24B3" w:rsidRDefault="005B24B3" w:rsidP="005A383B">
            <w:pPr>
              <w:rPr>
                <w:noProof/>
              </w:rPr>
            </w:pPr>
            <w:r>
              <w:rPr>
                <w:noProof/>
              </w:rPr>
              <w:fldChar w:fldCharType="begin"/>
            </w:r>
            <w:r>
              <w:rPr>
                <w:noProof/>
              </w:rPr>
              <w:instrText xml:space="preserve"> MERGEFIELD "Аванс" </w:instrText>
            </w:r>
            <w:r>
              <w:rPr>
                <w:noProof/>
              </w:rPr>
              <w:fldChar w:fldCharType="separate"/>
            </w:r>
            <w:r w:rsidR="009123F9">
              <w:rPr>
                <w:noProof/>
              </w:rPr>
              <w:t>не установлен</w:t>
            </w:r>
            <w:r>
              <w:rPr>
                <w:noProof/>
              </w:rPr>
              <w:fldChar w:fldCharType="end"/>
            </w:r>
          </w:p>
        </w:tc>
      </w:tr>
      <w:tr w:rsidR="00485111" w:rsidRPr="000713B0" w14:paraId="7273202B" w14:textId="77777777" w:rsidTr="007A629C">
        <w:trPr>
          <w:trHeight w:val="20"/>
        </w:trPr>
        <w:tc>
          <w:tcPr>
            <w:tcW w:w="800" w:type="dxa"/>
            <w:shd w:val="clear" w:color="auto" w:fill="FFFFCD" w:themeFill="background2"/>
          </w:tcPr>
          <w:p w14:paraId="14533544" w14:textId="77777777" w:rsidR="005A383B" w:rsidRPr="000713B0" w:rsidRDefault="005A383B" w:rsidP="005A383B">
            <w:pPr>
              <w:pStyle w:val="119"/>
            </w:pPr>
          </w:p>
        </w:tc>
        <w:tc>
          <w:tcPr>
            <w:tcW w:w="3981" w:type="dxa"/>
            <w:shd w:val="clear" w:color="auto" w:fill="FFFFCD" w:themeFill="background2"/>
          </w:tcPr>
          <w:p w14:paraId="572F3164" w14:textId="77777777" w:rsidR="005A383B" w:rsidRPr="00CD41A9" w:rsidRDefault="005A383B" w:rsidP="005A383B">
            <w:r>
              <w:t>В том числе в закупке предусмотрены товары производства РФ</w:t>
            </w:r>
          </w:p>
        </w:tc>
        <w:tc>
          <w:tcPr>
            <w:tcW w:w="4859" w:type="dxa"/>
            <w:shd w:val="clear" w:color="auto" w:fill="FFFFCD" w:themeFill="background2"/>
          </w:tcPr>
          <w:p w14:paraId="4886B24D" w14:textId="149E2E39" w:rsidR="005A383B" w:rsidRDefault="005A383B" w:rsidP="005A383B">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EA17AA">
              <w:rPr>
                <w:noProof/>
              </w:rPr>
              <w:t>предусмотрены</w:t>
            </w:r>
            <w:r>
              <w:rPr>
                <w:noProof/>
              </w:rPr>
              <w:fldChar w:fldCharType="end"/>
            </w:r>
          </w:p>
        </w:tc>
      </w:tr>
      <w:tr w:rsidR="00485111" w:rsidRPr="000713B0" w14:paraId="4305CCCE" w14:textId="77777777" w:rsidTr="007A629C">
        <w:trPr>
          <w:trHeight w:val="20"/>
        </w:trPr>
        <w:tc>
          <w:tcPr>
            <w:tcW w:w="800" w:type="dxa"/>
            <w:shd w:val="clear" w:color="auto" w:fill="FFFFCD" w:themeFill="background2"/>
          </w:tcPr>
          <w:p w14:paraId="45A5F68D" w14:textId="77777777" w:rsidR="005A383B" w:rsidRPr="000713B0" w:rsidRDefault="005A383B" w:rsidP="005A383B">
            <w:pPr>
              <w:pStyle w:val="119"/>
            </w:pPr>
          </w:p>
        </w:tc>
        <w:tc>
          <w:tcPr>
            <w:tcW w:w="3981" w:type="dxa"/>
            <w:shd w:val="clear" w:color="auto" w:fill="FFFFCD" w:themeFill="background2"/>
          </w:tcPr>
          <w:p w14:paraId="0AF04C7A" w14:textId="77777777" w:rsidR="005A383B" w:rsidRPr="00CD41A9" w:rsidRDefault="00214BD5" w:rsidP="005A383B">
            <w:r w:rsidRPr="00214BD5">
              <w:t>Кроме того цена материалов (в т.ч. оборудования), предоставляемых заказчиком</w:t>
            </w:r>
          </w:p>
        </w:tc>
        <w:tc>
          <w:tcPr>
            <w:tcW w:w="4859" w:type="dxa"/>
            <w:shd w:val="clear" w:color="auto" w:fill="FFFFCD" w:themeFill="background2"/>
          </w:tcPr>
          <w:p w14:paraId="3FB2A236" w14:textId="08828D00" w:rsidR="005A383B" w:rsidRDefault="00485111" w:rsidP="005A383B">
            <w:pPr>
              <w:rPr>
                <w:noProof/>
              </w:rPr>
            </w:pPr>
            <w:r>
              <w:rPr>
                <w:noProof/>
              </w:rPr>
              <w:t>0</w:t>
            </w:r>
          </w:p>
        </w:tc>
      </w:tr>
      <w:tr w:rsidR="00485111" w:rsidRPr="000713B0" w14:paraId="455AA0DC" w14:textId="77777777" w:rsidTr="007A629C">
        <w:trPr>
          <w:trHeight w:val="1070"/>
        </w:trPr>
        <w:tc>
          <w:tcPr>
            <w:tcW w:w="800" w:type="dxa"/>
          </w:tcPr>
          <w:p w14:paraId="508ED6D9" w14:textId="77777777" w:rsidR="005A383B" w:rsidRPr="000713B0" w:rsidRDefault="005A383B" w:rsidP="005A383B">
            <w:pPr>
              <w:pStyle w:val="119"/>
            </w:pPr>
          </w:p>
        </w:tc>
        <w:tc>
          <w:tcPr>
            <w:tcW w:w="3981" w:type="dxa"/>
          </w:tcPr>
          <w:p w14:paraId="12D51EC6" w14:textId="77777777" w:rsidR="005A383B" w:rsidRPr="00330B11" w:rsidRDefault="005A383B" w:rsidP="005A383B">
            <w:r w:rsidRPr="00CD41A9">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CC32F6494F7E4E7D822BD7D680A94644"/>
            </w:placeholder>
            <w15:color w:val="FFFF00"/>
          </w:sdtPr>
          <w:sdtEndPr/>
          <w:sdtContent>
            <w:tc>
              <w:tcPr>
                <w:tcW w:w="4859" w:type="dxa"/>
              </w:tcPr>
              <w:p w14:paraId="150A408A" w14:textId="7A1C937E" w:rsidR="005A383B" w:rsidRDefault="005A383B" w:rsidP="005A383B">
                <w:pPr>
                  <w:rPr>
                    <w:noProof/>
                  </w:rPr>
                </w:pPr>
                <w:r>
                  <w:rPr>
                    <w:noProof/>
                  </w:rPr>
                  <w:fldChar w:fldCharType="begin"/>
                </w:r>
                <w:r>
                  <w:rPr>
                    <w:noProof/>
                  </w:rPr>
                  <w:instrText xml:space="preserve"> MERGEFIELD "Краткое_описание_предмета_закупки" </w:instrText>
                </w:r>
                <w:r w:rsidR="000327A3">
                  <w:rPr>
                    <w:noProof/>
                  </w:rPr>
                  <w:fldChar w:fldCharType="separate"/>
                </w:r>
                <w:r>
                  <w:rPr>
                    <w:noProof/>
                  </w:rPr>
                  <w:fldChar w:fldCharType="end"/>
                </w:r>
                <w:r w:rsidR="00485111">
                  <w:rPr>
                    <w:noProof/>
                  </w:rPr>
                  <w:t>наладка установки ультрафильтрации химического цеха ТЭЦ-9</w:t>
                </w:r>
              </w:p>
            </w:tc>
          </w:sdtContent>
        </w:sdt>
      </w:tr>
      <w:tr w:rsidR="00485111" w:rsidRPr="000713B0" w14:paraId="158F995F" w14:textId="77777777" w:rsidTr="007A629C">
        <w:trPr>
          <w:trHeight w:val="567"/>
        </w:trPr>
        <w:tc>
          <w:tcPr>
            <w:tcW w:w="800" w:type="dxa"/>
          </w:tcPr>
          <w:p w14:paraId="40D9F0A3" w14:textId="77777777" w:rsidR="00AB7DCE" w:rsidRPr="000713B0" w:rsidRDefault="00AB7DCE" w:rsidP="00AB7DCE">
            <w:pPr>
              <w:pStyle w:val="119"/>
            </w:pPr>
          </w:p>
        </w:tc>
        <w:tc>
          <w:tcPr>
            <w:tcW w:w="3981" w:type="dxa"/>
          </w:tcPr>
          <w:p w14:paraId="03F17975" w14:textId="77777777" w:rsidR="00AB7DCE" w:rsidRDefault="00AB7DCE" w:rsidP="00AB7DCE">
            <w:r w:rsidRPr="00AB7DCE">
              <w:t>Рассмотрение альтернативных предложений</w:t>
            </w:r>
          </w:p>
        </w:tc>
        <w:tc>
          <w:tcPr>
            <w:tcW w:w="4859" w:type="dxa"/>
          </w:tcPr>
          <w:p w14:paraId="61CD219E" w14:textId="014E8B17" w:rsidR="00AB7DCE" w:rsidRDefault="00AB7DCE" w:rsidP="00AB7DCE">
            <w:pPr>
              <w:rPr>
                <w:noProof/>
              </w:rPr>
            </w:pPr>
            <w:r>
              <w:rPr>
                <w:noProof/>
              </w:rPr>
              <w:fldChar w:fldCharType="begin"/>
            </w:r>
            <w:r>
              <w:rPr>
                <w:noProof/>
              </w:rPr>
              <w:instrText xml:space="preserve"> MERGEFIELD Рассмотрение_альтернативных_предложений </w:instrText>
            </w:r>
            <w:r>
              <w:rPr>
                <w:noProof/>
              </w:rPr>
              <w:fldChar w:fldCharType="separate"/>
            </w:r>
            <w:r w:rsidR="00485111">
              <w:rPr>
                <w:noProof/>
              </w:rPr>
              <w:t>не предусмотрено</w:t>
            </w:r>
            <w:r>
              <w:rPr>
                <w:noProof/>
              </w:rPr>
              <w:fldChar w:fldCharType="end"/>
            </w:r>
          </w:p>
        </w:tc>
      </w:tr>
      <w:tr w:rsidR="00485111" w:rsidRPr="000713B0" w14:paraId="24010D8F" w14:textId="77777777" w:rsidTr="007A629C">
        <w:trPr>
          <w:trHeight w:val="20"/>
        </w:trPr>
        <w:tc>
          <w:tcPr>
            <w:tcW w:w="800" w:type="dxa"/>
          </w:tcPr>
          <w:p w14:paraId="40FB855D" w14:textId="77777777" w:rsidR="000D2EC7" w:rsidRPr="000713B0" w:rsidRDefault="000D2EC7" w:rsidP="000D2EC7">
            <w:pPr>
              <w:pStyle w:val="119"/>
            </w:pPr>
          </w:p>
        </w:tc>
        <w:tc>
          <w:tcPr>
            <w:tcW w:w="3981" w:type="dxa"/>
          </w:tcPr>
          <w:p w14:paraId="0C380EF0" w14:textId="77777777" w:rsidR="000D2EC7" w:rsidRPr="000713B0" w:rsidRDefault="000D2EC7" w:rsidP="000D2EC7">
            <w:r>
              <w:t>Делимость предмета закупки</w:t>
            </w:r>
          </w:p>
        </w:tc>
        <w:sdt>
          <w:sdtPr>
            <w:rPr>
              <w:noProof/>
            </w:rPr>
            <w:alias w:val="Делимость"/>
            <w:tag w:val="Делимость"/>
            <w:id w:val="499862702"/>
            <w:placeholder>
              <w:docPart w:val="88648FD7943A44AFADB16795165247D8"/>
            </w:placeholder>
            <w15:color w:val="FFFF00"/>
          </w:sdtPr>
          <w:sdtEndPr/>
          <w:sdtContent>
            <w:tc>
              <w:tcPr>
                <w:tcW w:w="4859" w:type="dxa"/>
              </w:tcPr>
              <w:p w14:paraId="5DA1D1F8" w14:textId="47A9822A" w:rsidR="000D2EC7" w:rsidRPr="002E30A6" w:rsidRDefault="000D2EC7" w:rsidP="000D2EC7">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485111">
                  <w:rPr>
                    <w:noProof/>
                  </w:rPr>
                  <w:t>нет</w:t>
                </w:r>
                <w:r w:rsidRPr="002E30A6">
                  <w:rPr>
                    <w:noProof/>
                  </w:rPr>
                  <w:fldChar w:fldCharType="end"/>
                </w:r>
              </w:p>
            </w:tc>
          </w:sdtContent>
        </w:sdt>
      </w:tr>
      <w:tr w:rsidR="00485111" w:rsidRPr="000713B0" w14:paraId="476A89C6" w14:textId="77777777" w:rsidTr="007A629C">
        <w:trPr>
          <w:trHeight w:val="20"/>
        </w:trPr>
        <w:tc>
          <w:tcPr>
            <w:tcW w:w="800" w:type="dxa"/>
          </w:tcPr>
          <w:p w14:paraId="5771E118" w14:textId="77777777" w:rsidR="000D2EC7" w:rsidRPr="000713B0" w:rsidRDefault="000D2EC7" w:rsidP="000D2EC7">
            <w:pPr>
              <w:pStyle w:val="119"/>
            </w:pPr>
          </w:p>
        </w:tc>
        <w:tc>
          <w:tcPr>
            <w:tcW w:w="3981" w:type="dxa"/>
          </w:tcPr>
          <w:p w14:paraId="46D52DC2" w14:textId="77777777" w:rsidR="000D2EC7" w:rsidRPr="00621399" w:rsidRDefault="000D2EC7" w:rsidP="000D2EC7">
            <w:pPr>
              <w:rPr>
                <w:lang w:val="en-US"/>
              </w:rPr>
            </w:pPr>
            <w:r w:rsidRPr="000713B0">
              <w:t>Способ закупки</w:t>
            </w:r>
          </w:p>
        </w:tc>
        <w:sdt>
          <w:sdtPr>
            <w:rPr>
              <w:noProof/>
            </w:rPr>
            <w:alias w:val="Способ закупки"/>
            <w:tag w:val="Способ закупки"/>
            <w:id w:val="1744752774"/>
            <w:placeholder>
              <w:docPart w:val="7098FECB95DE4CF2BF499F6038CE2793"/>
            </w:placeholder>
            <w15:color w:val="FFFF00"/>
          </w:sdtPr>
          <w:sdtEndPr/>
          <w:sdtContent>
            <w:tc>
              <w:tcPr>
                <w:tcW w:w="4859" w:type="dxa"/>
              </w:tcPr>
              <w:p w14:paraId="7B4955B9" w14:textId="1B88B26A" w:rsidR="000D2EC7" w:rsidRPr="000713B0" w:rsidRDefault="000D2EC7" w:rsidP="000D2EC7">
                <w:pPr>
                  <w:rPr>
                    <w:noProof/>
                  </w:rPr>
                </w:pPr>
                <w:r>
                  <w:rPr>
                    <w:noProof/>
                  </w:rPr>
                  <w:fldChar w:fldCharType="begin"/>
                </w:r>
                <w:r>
                  <w:rPr>
                    <w:noProof/>
                  </w:rPr>
                  <w:instrText xml:space="preserve"> MERGEFIELD  Способ_закупки  \* MERGEFORMAT </w:instrText>
                </w:r>
                <w:r>
                  <w:rPr>
                    <w:noProof/>
                  </w:rPr>
                  <w:fldChar w:fldCharType="separate"/>
                </w:r>
                <w:r w:rsidR="00485111">
                  <w:rPr>
                    <w:noProof/>
                  </w:rPr>
                  <w:t>Анализ предложений</w:t>
                </w:r>
                <w:r>
                  <w:rPr>
                    <w:noProof/>
                  </w:rPr>
                  <w:fldChar w:fldCharType="end"/>
                </w:r>
              </w:p>
            </w:tc>
          </w:sdtContent>
        </w:sdt>
      </w:tr>
      <w:tr w:rsidR="00485111" w:rsidRPr="000713B0" w14:paraId="6FEE29B4" w14:textId="77777777" w:rsidTr="007A629C">
        <w:trPr>
          <w:trHeight w:val="20"/>
        </w:trPr>
        <w:tc>
          <w:tcPr>
            <w:tcW w:w="800" w:type="dxa"/>
          </w:tcPr>
          <w:p w14:paraId="5D345C9A" w14:textId="77777777" w:rsidR="000D2EC7" w:rsidRPr="000713B0" w:rsidRDefault="000D2EC7" w:rsidP="000D2EC7">
            <w:pPr>
              <w:pStyle w:val="119"/>
            </w:pPr>
          </w:p>
        </w:tc>
        <w:tc>
          <w:tcPr>
            <w:tcW w:w="3981" w:type="dxa"/>
          </w:tcPr>
          <w:p w14:paraId="3CD15A76" w14:textId="77777777" w:rsidR="000D2EC7" w:rsidRPr="00164235" w:rsidRDefault="000D2EC7" w:rsidP="000D2EC7">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DE2D7636C2364D1D954A59EA1D4399EE"/>
            </w:placeholder>
            <w15:color w:val="FFFF00"/>
          </w:sdtPr>
          <w:sdtEndPr/>
          <w:sdtContent>
            <w:tc>
              <w:tcPr>
                <w:tcW w:w="4859" w:type="dxa"/>
              </w:tcPr>
              <w:p w14:paraId="46882487" w14:textId="7B019C8E" w:rsidR="000D2EC7" w:rsidRDefault="000D2EC7" w:rsidP="000D2EC7">
                <w:r>
                  <w:rPr>
                    <w:noProof/>
                  </w:rPr>
                  <w:fldChar w:fldCharType="begin"/>
                </w:r>
                <w:r>
                  <w:rPr>
                    <w:noProof/>
                  </w:rPr>
                  <w:instrText xml:space="preserve"> MERGEFIELD "Технический_специалист" </w:instrText>
                </w:r>
                <w:r>
                  <w:rPr>
                    <w:noProof/>
                  </w:rPr>
                  <w:fldChar w:fldCharType="separate"/>
                </w:r>
                <w:r w:rsidR="00485111">
                  <w:rPr>
                    <w:noProof/>
                  </w:rPr>
                  <w:t>Кныш Марина Васильевна</w:t>
                </w:r>
                <w:r>
                  <w:rPr>
                    <w:noProof/>
                  </w:rPr>
                  <w:fldChar w:fldCharType="end"/>
                </w:r>
              </w:p>
            </w:tc>
          </w:sdtContent>
        </w:sdt>
      </w:tr>
      <w:tr w:rsidR="00485111" w:rsidRPr="000713B0" w14:paraId="48A64828" w14:textId="77777777" w:rsidTr="007A629C">
        <w:trPr>
          <w:trHeight w:val="20"/>
        </w:trPr>
        <w:tc>
          <w:tcPr>
            <w:tcW w:w="800" w:type="dxa"/>
          </w:tcPr>
          <w:p w14:paraId="1EC2D65A" w14:textId="77777777" w:rsidR="000D2EC7" w:rsidRPr="000713B0" w:rsidRDefault="000D2EC7" w:rsidP="000D2EC7">
            <w:pPr>
              <w:pStyle w:val="119"/>
            </w:pPr>
          </w:p>
        </w:tc>
        <w:tc>
          <w:tcPr>
            <w:tcW w:w="3981" w:type="dxa"/>
          </w:tcPr>
          <w:p w14:paraId="33A60D31" w14:textId="77777777" w:rsidR="000D2EC7" w:rsidRPr="000713B0" w:rsidRDefault="000D2EC7" w:rsidP="000D2EC7">
            <w:r>
              <w:t>Телефон технического специалиста</w:t>
            </w:r>
          </w:p>
        </w:tc>
        <w:sdt>
          <w:sdtPr>
            <w:alias w:val="Телефон тех. специалиста"/>
            <w:tag w:val="Телефон тех. специалиста"/>
            <w:id w:val="105236258"/>
            <w:placeholder>
              <w:docPart w:val="17FF16D9E7564F1B90400D0C791B483C"/>
            </w:placeholder>
            <w15:color w:val="FFFF00"/>
          </w:sdtPr>
          <w:sdtEndPr/>
          <w:sdtContent>
            <w:tc>
              <w:tcPr>
                <w:tcW w:w="4859" w:type="dxa"/>
              </w:tcPr>
              <w:p w14:paraId="0454EA1F" w14:textId="53E8F733" w:rsidR="000D2EC7" w:rsidRPr="000713B0" w:rsidRDefault="00485111" w:rsidP="000D2EC7">
                <w:r>
                  <w:rPr>
                    <w:noProof/>
                  </w:rPr>
                  <w:t>8(3955)503388</w:t>
                </w:r>
              </w:p>
            </w:tc>
          </w:sdtContent>
        </w:sdt>
      </w:tr>
      <w:tr w:rsidR="00485111" w:rsidRPr="000713B0" w14:paraId="60F5CA7C" w14:textId="77777777" w:rsidTr="007A629C">
        <w:trPr>
          <w:trHeight w:val="20"/>
        </w:trPr>
        <w:tc>
          <w:tcPr>
            <w:tcW w:w="800" w:type="dxa"/>
          </w:tcPr>
          <w:p w14:paraId="2E2AF668" w14:textId="77777777" w:rsidR="000D2EC7" w:rsidRPr="000713B0" w:rsidRDefault="000D2EC7" w:rsidP="000D2EC7">
            <w:pPr>
              <w:pStyle w:val="119"/>
            </w:pPr>
          </w:p>
        </w:tc>
        <w:tc>
          <w:tcPr>
            <w:tcW w:w="3981" w:type="dxa"/>
          </w:tcPr>
          <w:p w14:paraId="413BBF62" w14:textId="77777777" w:rsidR="000D2EC7" w:rsidRPr="00621399" w:rsidRDefault="000D2EC7" w:rsidP="000D2EC7">
            <w:r>
              <w:t>Электронная почта технического специалиста</w:t>
            </w:r>
          </w:p>
        </w:tc>
        <w:sdt>
          <w:sdtPr>
            <w:alias w:val="Эл. почта тех. специалиста"/>
            <w:tag w:val="Эл. почта тех. специалиста"/>
            <w:id w:val="-696236927"/>
            <w:placeholder>
              <w:docPart w:val="C342758B0FC54D3BB9CE19F19B4D9361"/>
            </w:placeholder>
            <w15:color w:val="FFFF00"/>
          </w:sdtPr>
          <w:sdtEndPr/>
          <w:sdtContent>
            <w:tc>
              <w:tcPr>
                <w:tcW w:w="4859" w:type="dxa"/>
              </w:tcPr>
              <w:p w14:paraId="2C29F702" w14:textId="39A5F915" w:rsidR="000D2EC7" w:rsidRDefault="000D2EC7" w:rsidP="000D2EC7">
                <w:r>
                  <w:rPr>
                    <w:noProof/>
                  </w:rPr>
                  <w:fldChar w:fldCharType="begin"/>
                </w:r>
                <w:r>
                  <w:rPr>
                    <w:noProof/>
                  </w:rPr>
                  <w:instrText xml:space="preserve"> MERGEFIELD "Электронная_почта_технического_специалис" </w:instrText>
                </w:r>
                <w:r>
                  <w:rPr>
                    <w:noProof/>
                  </w:rPr>
                  <w:fldChar w:fldCharType="separate"/>
                </w:r>
                <w:r w:rsidR="00485111" w:rsidRPr="00485111">
                  <w:rPr>
                    <w:lang w:eastAsia="ru-RU"/>
                  </w:rPr>
                  <w:t>Knyish_MV@baikalenergy.com</w:t>
                </w:r>
                <w:r>
                  <w:rPr>
                    <w:noProof/>
                  </w:rPr>
                  <w:fldChar w:fldCharType="end"/>
                </w:r>
              </w:p>
            </w:tc>
          </w:sdtContent>
        </w:sdt>
      </w:tr>
      <w:tr w:rsidR="00485111" w:rsidRPr="000713B0" w14:paraId="4FEFAF6D" w14:textId="77777777" w:rsidTr="007A629C">
        <w:trPr>
          <w:trHeight w:val="20"/>
        </w:trPr>
        <w:tc>
          <w:tcPr>
            <w:tcW w:w="800" w:type="dxa"/>
          </w:tcPr>
          <w:p w14:paraId="5065F12E" w14:textId="77777777" w:rsidR="000D2EC7" w:rsidRPr="000713B0" w:rsidRDefault="000D2EC7" w:rsidP="000D2EC7">
            <w:pPr>
              <w:pStyle w:val="119"/>
            </w:pPr>
          </w:p>
        </w:tc>
        <w:tc>
          <w:tcPr>
            <w:tcW w:w="3981" w:type="dxa"/>
          </w:tcPr>
          <w:p w14:paraId="71E24E65" w14:textId="77777777" w:rsidR="000D2EC7" w:rsidRDefault="000D2EC7" w:rsidP="000D2EC7">
            <w:r>
              <w:t xml:space="preserve">Куратор закупки </w:t>
            </w:r>
          </w:p>
        </w:tc>
        <w:sdt>
          <w:sdtPr>
            <w:rPr>
              <w:noProof/>
            </w:rPr>
            <w:alias w:val="ФИО куратора закупки"/>
            <w:tag w:val="ФИО куратора закупки"/>
            <w:id w:val="1356547490"/>
            <w:placeholder>
              <w:docPart w:val="EFD86318C33D4E2CB8204535EEBA2EFA"/>
            </w:placeholder>
            <w15:color w:val="FFFF00"/>
          </w:sdtPr>
          <w:sdtEndPr/>
          <w:sdtContent>
            <w:tc>
              <w:tcPr>
                <w:tcW w:w="4859" w:type="dxa"/>
              </w:tcPr>
              <w:p w14:paraId="11E66CFC" w14:textId="78BDEFEE" w:rsidR="000D2EC7" w:rsidRDefault="000D2EC7" w:rsidP="000D2EC7">
                <w:pPr>
                  <w:rPr>
                    <w:noProof/>
                  </w:rPr>
                </w:pPr>
                <w:r>
                  <w:rPr>
                    <w:noProof/>
                  </w:rPr>
                  <w:fldChar w:fldCharType="begin"/>
                </w:r>
                <w:r>
                  <w:rPr>
                    <w:noProof/>
                  </w:rPr>
                  <w:instrText xml:space="preserve"> MERGEFIELD "Куратор_закупки" </w:instrText>
                </w:r>
                <w:r>
                  <w:rPr>
                    <w:noProof/>
                  </w:rPr>
                  <w:fldChar w:fldCharType="separate"/>
                </w:r>
                <w:r w:rsidR="00485111">
                  <w:rPr>
                    <w:noProof/>
                  </w:rPr>
                  <w:t>Шарымова Ирина Николаевна</w:t>
                </w:r>
                <w:r>
                  <w:rPr>
                    <w:noProof/>
                  </w:rPr>
                  <w:fldChar w:fldCharType="end"/>
                </w:r>
              </w:p>
            </w:tc>
          </w:sdtContent>
        </w:sdt>
      </w:tr>
      <w:tr w:rsidR="00485111" w:rsidRPr="000713B0" w14:paraId="09A47EE3" w14:textId="77777777" w:rsidTr="007A629C">
        <w:trPr>
          <w:trHeight w:val="20"/>
        </w:trPr>
        <w:tc>
          <w:tcPr>
            <w:tcW w:w="800" w:type="dxa"/>
          </w:tcPr>
          <w:p w14:paraId="3929C50F" w14:textId="77777777" w:rsidR="000D2EC7" w:rsidRPr="000713B0" w:rsidRDefault="000D2EC7" w:rsidP="000D2EC7">
            <w:pPr>
              <w:pStyle w:val="119"/>
            </w:pPr>
          </w:p>
        </w:tc>
        <w:tc>
          <w:tcPr>
            <w:tcW w:w="3981" w:type="dxa"/>
          </w:tcPr>
          <w:p w14:paraId="1279AFD6" w14:textId="77777777" w:rsidR="000D2EC7" w:rsidRPr="000713B0" w:rsidRDefault="000D2EC7" w:rsidP="000D2EC7">
            <w:r>
              <w:t xml:space="preserve">Телефон куратора закупки </w:t>
            </w:r>
          </w:p>
        </w:tc>
        <w:sdt>
          <w:sdtPr>
            <w:alias w:val="Телефон куратора закупки"/>
            <w:tag w:val="Телефон куратора закупки"/>
            <w:id w:val="584111768"/>
            <w:placeholder>
              <w:docPart w:val="D27388CE451145E8AD079F2C3CE5230F"/>
            </w:placeholder>
            <w15:color w:val="FFFF00"/>
          </w:sdtPr>
          <w:sdtEndPr/>
          <w:sdtContent>
            <w:tc>
              <w:tcPr>
                <w:tcW w:w="4859" w:type="dxa"/>
              </w:tcPr>
              <w:p w14:paraId="615B60FC" w14:textId="331FE19A" w:rsidR="000D2EC7" w:rsidRPr="000713B0" w:rsidRDefault="000D2EC7" w:rsidP="000D2EC7">
                <w:r>
                  <w:rPr>
                    <w:noProof/>
                  </w:rPr>
                  <w:fldChar w:fldCharType="begin"/>
                </w:r>
                <w:r>
                  <w:rPr>
                    <w:noProof/>
                  </w:rPr>
                  <w:instrText xml:space="preserve"> MERGEFIELD "Телефон_куратора_закупки" </w:instrText>
                </w:r>
                <w:r>
                  <w:rPr>
                    <w:noProof/>
                  </w:rPr>
                  <w:fldChar w:fldCharType="separate"/>
                </w:r>
                <w:r w:rsidR="00485111">
                  <w:rPr>
                    <w:noProof/>
                  </w:rPr>
                  <w:t>8(3955)503561</w:t>
                </w:r>
                <w:r>
                  <w:rPr>
                    <w:noProof/>
                  </w:rPr>
                  <w:fldChar w:fldCharType="end"/>
                </w:r>
              </w:p>
            </w:tc>
          </w:sdtContent>
        </w:sdt>
      </w:tr>
      <w:tr w:rsidR="00485111" w:rsidRPr="000713B0" w14:paraId="588254E7" w14:textId="77777777" w:rsidTr="007A629C">
        <w:trPr>
          <w:trHeight w:val="20"/>
        </w:trPr>
        <w:tc>
          <w:tcPr>
            <w:tcW w:w="800" w:type="dxa"/>
          </w:tcPr>
          <w:p w14:paraId="06A48E0E" w14:textId="77777777" w:rsidR="000D2EC7" w:rsidRPr="000713B0" w:rsidRDefault="000D2EC7" w:rsidP="000D2EC7">
            <w:pPr>
              <w:pStyle w:val="119"/>
            </w:pPr>
            <w:bookmarkStart w:id="2" w:name="_Ref135040956"/>
          </w:p>
        </w:tc>
        <w:bookmarkEnd w:id="2"/>
        <w:tc>
          <w:tcPr>
            <w:tcW w:w="3981" w:type="dxa"/>
          </w:tcPr>
          <w:p w14:paraId="71EA5C6A" w14:textId="77777777" w:rsidR="000D2EC7" w:rsidRDefault="000D2EC7" w:rsidP="000D2EC7">
            <w:r>
              <w:t>Электронная почта куратора закупки</w:t>
            </w:r>
          </w:p>
        </w:tc>
        <w:sdt>
          <w:sdtPr>
            <w:rPr>
              <w:highlight w:val="red"/>
            </w:rPr>
            <w:alias w:val="Эл. почта куратора закупки"/>
            <w:tag w:val="Эл. почта куратора закупки"/>
            <w:id w:val="983200101"/>
            <w:placeholder>
              <w:docPart w:val="BB792D7FAC48460BB8906D866435E059"/>
            </w:placeholder>
            <w15:color w:val="FFFF00"/>
          </w:sdtPr>
          <w:sdtEndPr/>
          <w:sdtContent>
            <w:tc>
              <w:tcPr>
                <w:tcW w:w="4859" w:type="dxa"/>
              </w:tcPr>
              <w:p w14:paraId="46E84A97" w14:textId="0A4288B1" w:rsidR="000D2EC7" w:rsidRPr="007F5583" w:rsidRDefault="00AD137A" w:rsidP="000D2EC7">
                <w:pPr>
                  <w:rPr>
                    <w:highlight w:val="red"/>
                  </w:rPr>
                </w:pPr>
                <w:fldSimple w:instr=" MERGEFIELD &quot;Электронная_почта_куратора_закупки&quot; ">
                  <w:r w:rsidR="00485111" w:rsidRPr="00E54F36">
                    <w:rPr>
                      <w:lang w:eastAsia="ru-RU"/>
                    </w:rPr>
                    <w:t>Sharymova_IN@baikalenergy.com</w:t>
                  </w:r>
                </w:fldSimple>
              </w:p>
            </w:tc>
          </w:sdtContent>
        </w:sdt>
      </w:tr>
      <w:tr w:rsidR="00485111" w:rsidRPr="000713B0" w14:paraId="43F61BA5" w14:textId="77777777" w:rsidTr="007A629C">
        <w:trPr>
          <w:trHeight w:val="20"/>
        </w:trPr>
        <w:tc>
          <w:tcPr>
            <w:tcW w:w="800" w:type="dxa"/>
          </w:tcPr>
          <w:p w14:paraId="1AFFF7CA" w14:textId="77777777" w:rsidR="000D2EC7" w:rsidRPr="000713B0" w:rsidRDefault="000D2EC7" w:rsidP="000D2EC7">
            <w:pPr>
              <w:pStyle w:val="119"/>
            </w:pPr>
          </w:p>
        </w:tc>
        <w:tc>
          <w:tcPr>
            <w:tcW w:w="3981" w:type="dxa"/>
          </w:tcPr>
          <w:p w14:paraId="68D1BA00" w14:textId="77777777" w:rsidR="000D2EC7" w:rsidRPr="00705864" w:rsidRDefault="000D2EC7" w:rsidP="000D2EC7">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9E91EC9E85524B2DBC469720C0AC560A"/>
            </w:placeholder>
            <w15:color w:val="FFFF00"/>
          </w:sdtPr>
          <w:sdtEndPr/>
          <w:sdtContent>
            <w:tc>
              <w:tcPr>
                <w:tcW w:w="4859" w:type="dxa"/>
              </w:tcPr>
              <w:p w14:paraId="1ABF795B" w14:textId="309F9150" w:rsidR="00485111" w:rsidRPr="004F14A4" w:rsidRDefault="000D2EC7" w:rsidP="00485111">
                <w:pPr>
                  <w:tabs>
                    <w:tab w:val="left" w:pos="0"/>
                  </w:tabs>
                  <w:jc w:val="both"/>
                </w:pPr>
                <w:r>
                  <w:rPr>
                    <w:noProof/>
                  </w:rPr>
                  <w:fldChar w:fldCharType="begin"/>
                </w:r>
                <w:r>
                  <w:rPr>
                    <w:noProof/>
                  </w:rPr>
                  <w:instrText xml:space="preserve"> MERGEFIELD "Местонахождение_заказчика" </w:instrText>
                </w:r>
                <w:r>
                  <w:rPr>
                    <w:noProof/>
                  </w:rPr>
                  <w:fldChar w:fldCharType="separate"/>
                </w:r>
                <w:r w:rsidR="00485111" w:rsidRPr="004F14A4">
                  <w:t>665800, Иркутская область, город Ангарск, Второй промышленный массив, квартал 17, стр. 163</w:t>
                </w:r>
              </w:p>
              <w:p w14:paraId="50D985FD" w14:textId="21D71260" w:rsidR="000D2EC7" w:rsidRPr="000713B0" w:rsidRDefault="000D2EC7" w:rsidP="000D2EC7">
                <w:r>
                  <w:rPr>
                    <w:noProof/>
                  </w:rPr>
                  <w:fldChar w:fldCharType="end"/>
                </w:r>
              </w:p>
            </w:tc>
          </w:sdtContent>
        </w:sdt>
      </w:tr>
      <w:tr w:rsidR="00485111" w:rsidRPr="000713B0" w14:paraId="7861E564" w14:textId="77777777" w:rsidTr="007A629C">
        <w:trPr>
          <w:trHeight w:val="20"/>
        </w:trPr>
        <w:tc>
          <w:tcPr>
            <w:tcW w:w="800" w:type="dxa"/>
          </w:tcPr>
          <w:p w14:paraId="538F4F86" w14:textId="77777777" w:rsidR="000D2EC7" w:rsidRPr="000713B0" w:rsidRDefault="000D2EC7" w:rsidP="000D2EC7">
            <w:pPr>
              <w:pStyle w:val="119"/>
            </w:pPr>
          </w:p>
        </w:tc>
        <w:tc>
          <w:tcPr>
            <w:tcW w:w="3981" w:type="dxa"/>
          </w:tcPr>
          <w:p w14:paraId="3BEAA591" w14:textId="77777777" w:rsidR="000D2EC7" w:rsidRPr="000713B0" w:rsidRDefault="000D2EC7" w:rsidP="000D2EC7">
            <w:r>
              <w:t>П</w:t>
            </w:r>
            <w:r w:rsidRPr="000713B0">
              <w:t>очтовый адрес заказчика</w:t>
            </w:r>
          </w:p>
        </w:tc>
        <w:sdt>
          <w:sdtPr>
            <w:alias w:val="Почтовый адрес заказчика"/>
            <w:tag w:val="Почтовый адрес заказчика"/>
            <w:id w:val="1594668391"/>
            <w:placeholder>
              <w:docPart w:val="83C30CE518DD4219B1F109EBA494AF64"/>
            </w:placeholder>
            <w15:color w:val="FFFF00"/>
          </w:sdtPr>
          <w:sdtEndPr/>
          <w:sdtContent>
            <w:tc>
              <w:tcPr>
                <w:tcW w:w="4859" w:type="dxa"/>
              </w:tcPr>
              <w:p w14:paraId="33DE7601" w14:textId="44DF1F25" w:rsidR="000D2EC7" w:rsidRDefault="000D2EC7" w:rsidP="00485111">
                <w:r>
                  <w:rPr>
                    <w:noProof/>
                  </w:rPr>
                  <w:fldChar w:fldCharType="begin"/>
                </w:r>
                <w:r>
                  <w:rPr>
                    <w:noProof/>
                  </w:rPr>
                  <w:instrText xml:space="preserve"> MERGEFIELD "Почтовый_адрес_заказчика" </w:instrText>
                </w:r>
                <w:r>
                  <w:rPr>
                    <w:noProof/>
                  </w:rPr>
                  <w:fldChar w:fldCharType="separate"/>
                </w:r>
                <w:r w:rsidR="00732437">
                  <w:rPr>
                    <w:noProof/>
                  </w:rPr>
                  <w:t>«</w:t>
                </w:r>
                <w:r w:rsidR="00485111" w:rsidRPr="004F14A4">
                  <w:t>665821, Иркутская область, город Ангарск, а/я 5572</w:t>
                </w:r>
                <w:r>
                  <w:rPr>
                    <w:noProof/>
                  </w:rPr>
                  <w:fldChar w:fldCharType="end"/>
                </w:r>
              </w:p>
            </w:tc>
          </w:sdtContent>
        </w:sdt>
      </w:tr>
      <w:tr w:rsidR="00485111" w:rsidRPr="000713B0" w14:paraId="61FF3A5B" w14:textId="77777777" w:rsidTr="007A629C">
        <w:trPr>
          <w:cnfStyle w:val="010000000000" w:firstRow="0" w:lastRow="1" w:firstColumn="0" w:lastColumn="0" w:oddVBand="0" w:evenVBand="0" w:oddHBand="0" w:evenHBand="0" w:firstRowFirstColumn="0" w:firstRowLastColumn="0" w:lastRowFirstColumn="0" w:lastRowLastColumn="0"/>
          <w:trHeight w:val="20"/>
        </w:trPr>
        <w:tc>
          <w:tcPr>
            <w:tcW w:w="800" w:type="dxa"/>
          </w:tcPr>
          <w:p w14:paraId="5EAA3625" w14:textId="77777777" w:rsidR="000D2EC7" w:rsidRPr="000713B0" w:rsidRDefault="000D2EC7" w:rsidP="000D2EC7">
            <w:pPr>
              <w:pStyle w:val="119"/>
            </w:pPr>
          </w:p>
        </w:tc>
        <w:tc>
          <w:tcPr>
            <w:tcW w:w="3981" w:type="dxa"/>
          </w:tcPr>
          <w:p w14:paraId="42EC1D5B" w14:textId="77777777" w:rsidR="000D2EC7" w:rsidRPr="000713B0" w:rsidRDefault="000D2EC7" w:rsidP="000D2EC7">
            <w:r w:rsidRPr="000713B0">
              <w:t>Адрес электронной почты заказчика</w:t>
            </w:r>
          </w:p>
        </w:tc>
        <w:sdt>
          <w:sdtPr>
            <w:alias w:val="Адрес эл. почты заказчика"/>
            <w:tag w:val="Адрес эл. почты заказчика"/>
            <w:id w:val="49896358"/>
            <w:placeholder>
              <w:docPart w:val="1E4417A5CD3545768E9F2A528953B895"/>
            </w:placeholder>
            <w15:color w:val="FFFF00"/>
          </w:sdtPr>
          <w:sdtEndPr/>
          <w:sdtContent>
            <w:tc>
              <w:tcPr>
                <w:tcW w:w="4859" w:type="dxa"/>
              </w:tcPr>
              <w:p w14:paraId="772F05D2" w14:textId="2BBAA4E4" w:rsidR="000D2EC7" w:rsidRPr="000713B0" w:rsidRDefault="00485111" w:rsidP="000D2EC7">
                <w:r w:rsidRPr="001D6889">
                  <w:rPr>
                    <w:noProof/>
                    <w:lang w:val="en-US"/>
                  </w:rPr>
                  <w:t>office</w:t>
                </w:r>
                <w:r w:rsidRPr="001D6889">
                  <w:rPr>
                    <w:noProof/>
                  </w:rPr>
                  <w:t>_</w:t>
                </w:r>
                <w:hyperlink r:id="rId9" w:history="1">
                  <w:r w:rsidRPr="001D6889">
                    <w:rPr>
                      <w:rStyle w:val="ae"/>
                      <w:lang w:val="en-US"/>
                    </w:rPr>
                    <w:t>tec</w:t>
                  </w:r>
                  <w:r w:rsidRPr="001D6889">
                    <w:rPr>
                      <w:rStyle w:val="ae"/>
                    </w:rPr>
                    <w:t>-9@</w:t>
                  </w:r>
                  <w:r w:rsidRPr="001D6889">
                    <w:rPr>
                      <w:rStyle w:val="ae"/>
                      <w:lang w:val="en-US"/>
                    </w:rPr>
                    <w:t>baikalenergy</w:t>
                  </w:r>
                  <w:r w:rsidRPr="001D6889">
                    <w:rPr>
                      <w:rStyle w:val="ae"/>
                    </w:rPr>
                    <w:t>.</w:t>
                  </w:r>
                  <w:r w:rsidRPr="001D6889">
                    <w:rPr>
                      <w:rStyle w:val="ae"/>
                      <w:lang w:val="en-US"/>
                    </w:rPr>
                    <w:t>com</w:t>
                  </w:r>
                </w:hyperlink>
              </w:p>
            </w:tc>
          </w:sdtContent>
        </w:sdt>
      </w:tr>
    </w:tbl>
    <w:p w14:paraId="176E92A6" w14:textId="77777777" w:rsidR="004B5D44" w:rsidRPr="0085631A" w:rsidRDefault="004B5D44">
      <w:pPr>
        <w:sectPr w:rsidR="004B5D44" w:rsidRPr="0085631A" w:rsidSect="000604D7">
          <w:footerReference w:type="default" r:id="rId10"/>
          <w:pgSz w:w="11906" w:h="16838"/>
          <w:pgMar w:top="709" w:right="849" w:bottom="1276" w:left="1418" w:header="567" w:footer="567" w:gutter="0"/>
          <w:cols w:space="708"/>
          <w:docGrid w:linePitch="360"/>
        </w:sectPr>
      </w:pPr>
    </w:p>
    <w:p w14:paraId="07FC98C4" w14:textId="77777777" w:rsidR="00CA0E14" w:rsidRDefault="00A0232D" w:rsidP="00CA0E14">
      <w:pPr>
        <w:pStyle w:val="1"/>
      </w:pPr>
      <w:bookmarkStart w:id="3" w:name="_Toc143602197"/>
      <w:r>
        <w:lastRenderedPageBreak/>
        <w:t xml:space="preserve">Основная информация </w:t>
      </w:r>
      <w:r w:rsidR="00CA0E14">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BEEA9859AA1D447EB3ECEB31C1910AB2"/>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7E3ECD" w:rsidRPr="000713B0" w14:paraId="69F444B8" w14:textId="77777777" w:rsidTr="00287C2C">
            <w:trPr>
              <w:trHeight w:val="20"/>
            </w:trPr>
            <w:tc>
              <w:tcPr>
                <w:tcW w:w="851" w:type="dxa"/>
                <w:shd w:val="clear" w:color="auto" w:fill="FFFFCD" w:themeFill="background2"/>
              </w:tcPr>
              <w:p w14:paraId="007D3BFF" w14:textId="77777777" w:rsidR="007E3ECD" w:rsidRPr="000713B0" w:rsidRDefault="007E3ECD" w:rsidP="007E3ECD">
                <w:pPr>
                  <w:pStyle w:val="119"/>
                </w:pPr>
              </w:p>
            </w:tc>
            <w:tc>
              <w:tcPr>
                <w:tcW w:w="4111" w:type="dxa"/>
                <w:shd w:val="clear" w:color="auto" w:fill="FFFFCD" w:themeFill="background2"/>
              </w:tcPr>
              <w:p w14:paraId="5F73603B"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2F195C17691442C6BB490D691FEBFF75"/>
                </w:placeholder>
                <w15:color w:val="FFFF00"/>
              </w:sdtPr>
              <w:sdtEndPr/>
              <w:sdtContent>
                <w:tc>
                  <w:tcPr>
                    <w:tcW w:w="4678" w:type="dxa"/>
                    <w:shd w:val="clear" w:color="auto" w:fill="FFFFCD" w:themeFill="background2"/>
                  </w:tcPr>
                  <w:p w14:paraId="683F92EC" w14:textId="77777777" w:rsidR="007E3ECD" w:rsidRPr="000713B0" w:rsidRDefault="007E3ECD" w:rsidP="00287C2C">
                    <w:r>
                      <w:t>Дата размещения документации о закупке</w:t>
                    </w:r>
                  </w:p>
                </w:tc>
              </w:sdtContent>
            </w:sdt>
          </w:tr>
          <w:tr w:rsidR="007E3ECD" w:rsidRPr="000713B0" w14:paraId="41635235" w14:textId="77777777" w:rsidTr="00287C2C">
            <w:trPr>
              <w:trHeight w:val="20"/>
            </w:trPr>
            <w:tc>
              <w:tcPr>
                <w:tcW w:w="851" w:type="dxa"/>
                <w:shd w:val="clear" w:color="auto" w:fill="FFFFCD" w:themeFill="background2"/>
              </w:tcPr>
              <w:p w14:paraId="5AFD30A4" w14:textId="77777777" w:rsidR="007E3ECD" w:rsidRPr="000713B0" w:rsidRDefault="007E3ECD" w:rsidP="007E3ECD">
                <w:pPr>
                  <w:pStyle w:val="119"/>
                </w:pPr>
              </w:p>
            </w:tc>
            <w:tc>
              <w:tcPr>
                <w:tcW w:w="4111" w:type="dxa"/>
                <w:shd w:val="clear" w:color="auto" w:fill="FFFFCD" w:themeFill="background2"/>
              </w:tcPr>
              <w:p w14:paraId="3E3FEFB3" w14:textId="77777777" w:rsidR="007E3ECD" w:rsidRPr="001655CC" w:rsidRDefault="007E3ECD" w:rsidP="00287C2C">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35DB83FD" w14:textId="1F21D1C7" w:rsidR="007E3ECD" w:rsidRPr="000713B0" w:rsidRDefault="000327A3" w:rsidP="007C41F1">
                <w:sdt>
                  <w:sdtPr>
                    <w:alias w:val="Дата и время окончания срока подачи заявок"/>
                    <w:tag w:val="Дата и время окончания срока подачи заявок"/>
                    <w:id w:val="-2003729411"/>
                    <w:placeholder>
                      <w:docPart w:val="9882409740304B42AF72031066B9DAEE"/>
                    </w:placeholder>
                    <w15:color w:val="FFFF00"/>
                    <w:date w:fullDate="2024-06-10T13:00:00Z">
                      <w:dateFormat w:val="dd.MM.yyyy H:mm"/>
                      <w:lid w:val="ru-RU"/>
                      <w:storeMappedDataAs w:val="dateTime"/>
                      <w:calendar w:val="gregorian"/>
                    </w:date>
                  </w:sdtPr>
                  <w:sdtEndPr/>
                  <w:sdtContent>
                    <w:r w:rsidR="00485111">
                      <w:t>10.06.2024 13:00</w:t>
                    </w:r>
                  </w:sdtContent>
                </w:sdt>
                <w:r w:rsidR="007E3ECD">
                  <w:t xml:space="preserve"> </w:t>
                </w:r>
                <w:r w:rsidR="007E3ECD" w:rsidRPr="00A3697A">
                  <w:t>по иркутскому времени</w:t>
                </w:r>
              </w:p>
            </w:tc>
          </w:tr>
          <w:tr w:rsidR="007E3ECD" w:rsidRPr="000713B0" w14:paraId="4054BD62" w14:textId="77777777" w:rsidTr="00287C2C">
            <w:trPr>
              <w:trHeight w:val="20"/>
            </w:trPr>
            <w:tc>
              <w:tcPr>
                <w:tcW w:w="851" w:type="dxa"/>
              </w:tcPr>
              <w:p w14:paraId="1A55982B" w14:textId="77777777" w:rsidR="007E3ECD" w:rsidRPr="000713B0" w:rsidRDefault="007E3ECD" w:rsidP="007E3ECD">
                <w:pPr>
                  <w:pStyle w:val="119"/>
                </w:pPr>
              </w:p>
            </w:tc>
            <w:tc>
              <w:tcPr>
                <w:tcW w:w="4111" w:type="dxa"/>
              </w:tcPr>
              <w:p w14:paraId="60BB6616" w14:textId="77777777" w:rsidR="007E3ECD" w:rsidRPr="00D02B97" w:rsidRDefault="007E3ECD" w:rsidP="005145AC">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13811A887469485BB95A33BFEBEAF0FF"/>
                  </w:placeholder>
                  <w15:color w:val="FFFF00"/>
                </w:sdtPr>
                <w:sdtEndPr/>
                <w:sdtContent>
                  <w:sdt>
                    <w:sdtPr>
                      <w:alias w:val="Место вскрытия заявок"/>
                      <w:tag w:val="Место вскрытия заявок"/>
                      <w:id w:val="1103917468"/>
                      <w:placeholder>
                        <w:docPart w:val="617F6554C6B34068852666CDA87CF715"/>
                      </w:placeholder>
                      <w15:color w:val="FFFF00"/>
                    </w:sdtPr>
                    <w:sdtEndPr/>
                    <w:sdtContent>
                      <w:p w14:paraId="10484A3D" w14:textId="77777777" w:rsidR="007E3ECD" w:rsidRPr="0086268D" w:rsidRDefault="00B57CEE" w:rsidP="00287C2C">
                        <w:pPr>
                          <w:rPr>
                            <w:noProof/>
                            <w:color w:val="0000FF" w:themeColor="hyperlink"/>
                            <w:u w:val="single"/>
                          </w:rPr>
                        </w:pPr>
                        <w:r>
                          <w:rPr>
                            <w:noProof/>
                          </w:rPr>
                          <w:t>Сайт организатора</w:t>
                        </w:r>
                        <w:r w:rsidRPr="000167AC">
                          <w:rPr>
                            <w:noProof/>
                          </w:rPr>
                          <w:t xml:space="preserve"> закупки — </w:t>
                        </w:r>
                        <w:hyperlink r:id="rId11" w:history="1">
                          <w:r w:rsidRPr="00397FFC">
                            <w:rPr>
                              <w:rStyle w:val="ae"/>
                              <w:noProof/>
                            </w:rPr>
                            <w:t>https://eurosib-td.ru</w:t>
                          </w:r>
                        </w:hyperlink>
                      </w:p>
                    </w:sdtContent>
                  </w:sdt>
                </w:sdtContent>
              </w:sdt>
            </w:tc>
          </w:tr>
          <w:tr w:rsidR="005145AC" w:rsidRPr="000713B0" w14:paraId="557A8239" w14:textId="77777777" w:rsidTr="00287C2C">
            <w:trPr>
              <w:trHeight w:val="20"/>
            </w:trPr>
            <w:tc>
              <w:tcPr>
                <w:tcW w:w="851" w:type="dxa"/>
              </w:tcPr>
              <w:p w14:paraId="0DF22D6C" w14:textId="77777777" w:rsidR="005145AC" w:rsidRPr="000713B0" w:rsidRDefault="005145AC" w:rsidP="005145AC">
                <w:pPr>
                  <w:pStyle w:val="119"/>
                </w:pPr>
              </w:p>
            </w:tc>
            <w:tc>
              <w:tcPr>
                <w:tcW w:w="4111" w:type="dxa"/>
              </w:tcPr>
              <w:p w14:paraId="1EC55364" w14:textId="77777777" w:rsidR="005145AC" w:rsidRPr="000713B0" w:rsidRDefault="005145AC" w:rsidP="005145AC">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68BCEAC56A05432BA046888DBDAACF52"/>
                  </w:placeholder>
                  <w15:color w:val="FFFF00"/>
                </w:sdtPr>
                <w:sdtEndPr/>
                <w:sdtContent>
                  <w:sdt>
                    <w:sdtPr>
                      <w:alias w:val="Место вскрытия заявок"/>
                      <w:tag w:val="Место вскрытия заявок"/>
                      <w:id w:val="2121250856"/>
                      <w:placeholder>
                        <w:docPart w:val="806794207EA14009B61822254F16E68B"/>
                      </w:placeholder>
                      <w15:color w:val="FFFF00"/>
                    </w:sdtPr>
                    <w:sdtEndPr/>
                    <w:sdtContent>
                      <w:p w14:paraId="131CDDED" w14:textId="77777777" w:rsidR="005145AC" w:rsidRPr="0086268D" w:rsidRDefault="008E144A" w:rsidP="00C60C3F">
                        <w:pPr>
                          <w:rPr>
                            <w:noProof/>
                            <w:color w:val="0000FF" w:themeColor="hyperlink"/>
                            <w:u w:val="single"/>
                          </w:rPr>
                        </w:pPr>
                        <w:r>
                          <w:rPr>
                            <w:noProof/>
                          </w:rPr>
                          <w:t>Сайт организатора</w:t>
                        </w:r>
                        <w:r w:rsidRPr="000167AC">
                          <w:rPr>
                            <w:noProof/>
                          </w:rPr>
                          <w:t xml:space="preserve"> закупки — </w:t>
                        </w:r>
                        <w:hyperlink r:id="rId12" w:history="1">
                          <w:r w:rsidRPr="00397FFC">
                            <w:rPr>
                              <w:rStyle w:val="ae"/>
                              <w:noProof/>
                            </w:rPr>
                            <w:t>https://eurosib-td.ru</w:t>
                          </w:r>
                        </w:hyperlink>
                      </w:p>
                    </w:sdtContent>
                  </w:sdt>
                </w:sdtContent>
              </w:sdt>
            </w:tc>
          </w:tr>
          <w:tr w:rsidR="005145AC" w:rsidRPr="000713B0" w14:paraId="65E4B109" w14:textId="77777777" w:rsidTr="00287C2C">
            <w:trPr>
              <w:trHeight w:val="20"/>
            </w:trPr>
            <w:tc>
              <w:tcPr>
                <w:tcW w:w="851" w:type="dxa"/>
              </w:tcPr>
              <w:p w14:paraId="57E2963A" w14:textId="77777777" w:rsidR="005145AC" w:rsidRPr="000713B0" w:rsidRDefault="005145AC" w:rsidP="005145AC">
                <w:pPr>
                  <w:pStyle w:val="119"/>
                </w:pPr>
              </w:p>
            </w:tc>
            <w:tc>
              <w:tcPr>
                <w:tcW w:w="4111" w:type="dxa"/>
              </w:tcPr>
              <w:p w14:paraId="2AAA20E3" w14:textId="77777777" w:rsidR="005145AC" w:rsidRPr="007E3ECD" w:rsidRDefault="005145AC" w:rsidP="005145AC">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AF6E95945C11458C996A1A86C2DFD32A"/>
                  </w:placeholder>
                  <w15:color w:val="FFFF00"/>
                </w:sdtPr>
                <w:sdtEndPr/>
                <w:sdtContent>
                  <w:sdt>
                    <w:sdtPr>
                      <w:alias w:val="Место вскрытия заявок"/>
                      <w:tag w:val="Место вскрытия заявок"/>
                      <w:id w:val="-2032712661"/>
                      <w:placeholder>
                        <w:docPart w:val="E951200F35AF4023BAD230E30DF9AE33"/>
                      </w:placeholder>
                      <w15:color w:val="FFFF00"/>
                    </w:sdtPr>
                    <w:sdtEndPr/>
                    <w:sdtContent>
                      <w:p w14:paraId="5BBC7AEE" w14:textId="77777777" w:rsidR="008E144A" w:rsidRDefault="008E144A" w:rsidP="008E144A">
                        <w:pPr>
                          <w:rPr>
                            <w:rStyle w:val="ae"/>
                            <w:noProof/>
                          </w:rPr>
                        </w:pPr>
                        <w:r>
                          <w:rPr>
                            <w:noProof/>
                          </w:rPr>
                          <w:t>Сайт организатора</w:t>
                        </w:r>
                        <w:r w:rsidRPr="000167AC">
                          <w:rPr>
                            <w:noProof/>
                          </w:rPr>
                          <w:t xml:space="preserve"> закупки — </w:t>
                        </w:r>
                        <w:hyperlink r:id="rId13" w:history="1">
                          <w:r w:rsidRPr="00397FFC">
                            <w:rPr>
                              <w:rStyle w:val="ae"/>
                              <w:noProof/>
                            </w:rPr>
                            <w:t>https://eurosib-td.ru</w:t>
                          </w:r>
                        </w:hyperlink>
                      </w:p>
                      <w:p w14:paraId="68C4EDD3" w14:textId="77777777" w:rsidR="005145AC" w:rsidRDefault="008E144A" w:rsidP="005145AC">
                        <w:r w:rsidRPr="008E144A">
                          <w:t xml:space="preserve">Единая информационная система </w:t>
                        </w:r>
                        <w:r w:rsidRPr="000167AC">
                          <w:rPr>
                            <w:noProof/>
                          </w:rPr>
                          <w:t xml:space="preserve">— </w:t>
                        </w:r>
                        <w:r w:rsidRPr="008E144A">
                          <w:rPr>
                            <w:rStyle w:val="ae"/>
                            <w:noProof/>
                          </w:rPr>
                          <w:t>https://zakupki.gov.ru/</w:t>
                        </w:r>
                      </w:p>
                    </w:sdtContent>
                  </w:sdt>
                </w:sdtContent>
              </w:sdt>
            </w:tc>
          </w:tr>
          <w:tr w:rsidR="005145AC" w:rsidRPr="000713B0" w14:paraId="6BBAF6FC" w14:textId="77777777" w:rsidTr="00287C2C">
            <w:trPr>
              <w:trHeight w:val="567"/>
            </w:trPr>
            <w:tc>
              <w:tcPr>
                <w:tcW w:w="851" w:type="dxa"/>
              </w:tcPr>
              <w:p w14:paraId="11688A01" w14:textId="77777777" w:rsidR="005145AC" w:rsidRPr="000713B0" w:rsidRDefault="005145AC" w:rsidP="005145AC">
                <w:pPr>
                  <w:pStyle w:val="119"/>
                </w:pPr>
              </w:p>
            </w:tc>
            <w:tc>
              <w:tcPr>
                <w:tcW w:w="4111" w:type="dxa"/>
              </w:tcPr>
              <w:p w14:paraId="7282F2C5" w14:textId="77777777" w:rsidR="005145AC" w:rsidRDefault="00E27D65" w:rsidP="00E27D65">
                <w:r>
                  <w:t>Запланированная д</w:t>
                </w:r>
                <w:r w:rsidR="005145AC">
                  <w:t xml:space="preserve">ата и время рассмотрения заявок и </w:t>
                </w:r>
                <w:r w:rsidR="005145AC" w:rsidRPr="00CC4AEE">
                  <w:t>подведения итогов</w:t>
                </w:r>
                <w:r>
                  <w:t xml:space="preserve"> не ранее</w:t>
                </w:r>
              </w:p>
            </w:tc>
            <w:tc>
              <w:tcPr>
                <w:tcW w:w="4678" w:type="dxa"/>
              </w:tcPr>
              <w:p w14:paraId="24A8686E" w14:textId="1912E6C5" w:rsidR="005145AC" w:rsidRDefault="000327A3" w:rsidP="007C41F1">
                <w:sdt>
                  <w:sdtPr>
                    <w:alias w:val="Дата и время подведения итогов"/>
                    <w:tag w:val="Дата и время подведения итогов"/>
                    <w:id w:val="1988423755"/>
                    <w:placeholder>
                      <w:docPart w:val="BCE35EECFAF8474BAEAC0ECD1CF01CD2"/>
                    </w:placeholder>
                    <w15:color w:val="FFFF00"/>
                    <w:date w:fullDate="2024-06-11T16:00:00Z">
                      <w:dateFormat w:val="dd.MM.yyyy H:mm"/>
                      <w:lid w:val="ru-RU"/>
                      <w:storeMappedDataAs w:val="dateTime"/>
                      <w:calendar w:val="gregorian"/>
                    </w:date>
                  </w:sdtPr>
                  <w:sdtEndPr/>
                  <w:sdtContent>
                    <w:r w:rsidR="00EA17AA">
                      <w:t>11.06.2024 16:00</w:t>
                    </w:r>
                  </w:sdtContent>
                </w:sdt>
                <w:r w:rsidR="005145AC">
                  <w:t xml:space="preserve"> по иркутскому времени</w:t>
                </w:r>
              </w:p>
            </w:tc>
          </w:tr>
          <w:tr w:rsidR="005145AC" w:rsidRPr="000713B0" w14:paraId="4BC434CB" w14:textId="77777777"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7EA21622" w14:textId="77777777" w:rsidR="005145AC" w:rsidRPr="000713B0" w:rsidRDefault="005145AC" w:rsidP="005145AC">
                <w:pPr>
                  <w:pStyle w:val="119"/>
                </w:pPr>
              </w:p>
            </w:tc>
            <w:tc>
              <w:tcPr>
                <w:tcW w:w="4111" w:type="dxa"/>
              </w:tcPr>
              <w:p w14:paraId="2B380878" w14:textId="77777777" w:rsidR="005145AC" w:rsidRPr="00914295" w:rsidRDefault="005145AC" w:rsidP="005145AC">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6724C20F49A74DF8940E6BC0A5735B4C"/>
                  </w:placeholder>
                  <w15:color w:val="FFFF00"/>
                </w:sdtPr>
                <w:sdtEndPr/>
                <w:sdtContent>
                  <w:p w14:paraId="6C5E21EA" w14:textId="2244A5FD" w:rsidR="00485111" w:rsidRDefault="005145AC" w:rsidP="00485111">
                    <w:pPr>
                      <w:tabs>
                        <w:tab w:val="left" w:pos="0"/>
                      </w:tabs>
                      <w:jc w:val="both"/>
                    </w:pPr>
                    <w:r>
                      <w:rPr>
                        <w:noProof/>
                      </w:rPr>
                      <w:fldChar w:fldCharType="begin"/>
                    </w:r>
                    <w:r>
                      <w:rPr>
                        <w:noProof/>
                      </w:rPr>
                      <w:instrText xml:space="preserve"> MERGEFIELD "Место_рассмотрения_и_подведения_итогов" </w:instrText>
                    </w:r>
                    <w:r>
                      <w:rPr>
                        <w:noProof/>
                      </w:rPr>
                      <w:fldChar w:fldCharType="separate"/>
                    </w:r>
                  </w:p>
                  <w:sdt>
                    <w:sdtPr>
                      <w:alias w:val="Адрес местонахождения (юр. адрес) заказчика"/>
                      <w:tag w:val="Адрес местонахождения (юр. адрес) заказчика"/>
                      <w:id w:val="256259298"/>
                      <w:placeholder>
                        <w:docPart w:val="CAB4395B5C354D5FBBD46FC7F09ED4E1"/>
                      </w:placeholder>
                      <w15:color w:val="FFFF00"/>
                    </w:sdtPr>
                    <w:sdtEndPr/>
                    <w:sdtContent>
                      <w:p w14:paraId="4EA9DE25" w14:textId="3B718246" w:rsidR="00485111" w:rsidRDefault="00485111" w:rsidP="00485111">
                        <w:pPr>
                          <w:tabs>
                            <w:tab w:val="left" w:pos="0"/>
                          </w:tabs>
                          <w:jc w:val="both"/>
                        </w:pPr>
                        <w:r>
                          <w:rPr>
                            <w:noProof/>
                          </w:rPr>
                          <w:fldChar w:fldCharType="begin"/>
                        </w:r>
                        <w:r>
                          <w:rPr>
                            <w:noProof/>
                          </w:rPr>
                          <w:instrText xml:space="preserve"> MERGEFIELD "Местонахождение_заказчика" </w:instrText>
                        </w:r>
                        <w:r>
                          <w:rPr>
                            <w:noProof/>
                          </w:rPr>
                          <w:fldChar w:fldCharType="separate"/>
                        </w:r>
                        <w:r w:rsidRPr="004F14A4">
                          <w:t>665800, Иркутская область, город Ангарск, Второй промышленный массив, квартал 17, стр. 163</w:t>
                        </w:r>
                        <w:r>
                          <w:t>, ТЭЦ-9, ПЭО, заочное заседание</w:t>
                        </w:r>
                        <w:r>
                          <w:rPr>
                            <w:noProof/>
                          </w:rPr>
                          <w:fldChar w:fldCharType="end"/>
                        </w:r>
                      </w:p>
                    </w:sdtContent>
                  </w:sdt>
                  <w:p w14:paraId="1FA9AFA6" w14:textId="011E34EE" w:rsidR="005145AC" w:rsidRPr="000713B0" w:rsidRDefault="00485111" w:rsidP="00485111">
                    <w:pPr>
                      <w:rPr>
                        <w:noProof/>
                      </w:rPr>
                    </w:pPr>
                    <w:r>
                      <w:rPr>
                        <w:noProof/>
                      </w:rPr>
                      <w:t xml:space="preserve"> </w:t>
                    </w:r>
                    <w:r w:rsidR="005145AC">
                      <w:rPr>
                        <w:noProof/>
                      </w:rPr>
                      <w:fldChar w:fldCharType="end"/>
                    </w:r>
                  </w:p>
                </w:sdtContent>
              </w:sdt>
            </w:tc>
          </w:tr>
        </w:tbl>
        <w:p w14:paraId="412A2025" w14:textId="77777777" w:rsidR="002440E7" w:rsidRDefault="000327A3" w:rsidP="005A7114"/>
      </w:sdtContent>
    </w:sdt>
    <w:p w14:paraId="08200176" w14:textId="77777777" w:rsidR="00204828" w:rsidRPr="002E30A6" w:rsidRDefault="00204828" w:rsidP="00204828">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14:paraId="4EE4D36C" w14:textId="77777777" w:rsidR="006641A8" w:rsidRDefault="006641A8" w:rsidP="00845677">
      <w:pPr>
        <w:pStyle w:val="af4"/>
      </w:pPr>
    </w:p>
    <w:p w14:paraId="3B8FC1FB" w14:textId="77777777" w:rsidR="009C45E6" w:rsidRPr="009C45E6" w:rsidRDefault="009C45E6" w:rsidP="009C45E6">
      <w:pPr>
        <w:pStyle w:val="affff3"/>
        <w:jc w:val="both"/>
        <w:rPr>
          <w:color w:val="FF0000"/>
        </w:rPr>
      </w:pPr>
      <w:r w:rsidRPr="009C45E6">
        <w:rPr>
          <w:color w:val="FF0000"/>
        </w:rPr>
        <w:t>Внимание! Рекомендуем:</w:t>
      </w:r>
    </w:p>
    <w:p w14:paraId="15119BAB" w14:textId="77777777" w:rsidR="009C45E6" w:rsidRPr="009C45E6" w:rsidRDefault="009C45E6" w:rsidP="009C45E6">
      <w:pPr>
        <w:pStyle w:val="affff3"/>
        <w:jc w:val="both"/>
        <w:rPr>
          <w:color w:val="FF0000"/>
        </w:rPr>
      </w:pPr>
      <w:r w:rsidRPr="009C45E6">
        <w:rPr>
          <w:color w:val="FF0000"/>
        </w:rPr>
        <w:t xml:space="preserve">- направлять электронные письма в соответствии с требованиями </w:t>
      </w:r>
      <w:hyperlink r:id="rId14" w:history="1">
        <w:r w:rsidRPr="009C45E6">
          <w:rPr>
            <w:rStyle w:val="ae"/>
          </w:rPr>
          <w:t>национальной системы доменных имен</w:t>
        </w:r>
      </w:hyperlink>
      <w:r>
        <w:rPr>
          <w:color w:val="FF0000"/>
        </w:rPr>
        <w:t>;</w:t>
      </w:r>
    </w:p>
    <w:p w14:paraId="5F8DAEA9" w14:textId="77777777" w:rsidR="00FD5F2A" w:rsidRPr="00FD5F2A" w:rsidRDefault="009C45E6" w:rsidP="009C45E6">
      <w:pPr>
        <w:pStyle w:val="affff3"/>
        <w:jc w:val="both"/>
        <w:rPr>
          <w:color w:val="FF0000"/>
        </w:rPr>
      </w:pPr>
      <w:r w:rsidRPr="009C45E6">
        <w:rPr>
          <w:color w:val="FF0000"/>
        </w:rPr>
        <w:t>- запрашивать подтверждение получения</w:t>
      </w:r>
      <w:r w:rsidR="006C518D" w:rsidRPr="006C518D">
        <w:rPr>
          <w:color w:val="FF0000"/>
        </w:rPr>
        <w:t>.</w:t>
      </w:r>
    </w:p>
    <w:p w14:paraId="5972646E" w14:textId="77777777" w:rsidR="00FD5F2A" w:rsidRPr="00845677" w:rsidRDefault="00FD5F2A" w:rsidP="00845677">
      <w:pPr>
        <w:pStyle w:val="af4"/>
      </w:pPr>
    </w:p>
    <w:p w14:paraId="1483C467" w14:textId="77777777" w:rsidR="00204828" w:rsidRPr="002E30A6" w:rsidRDefault="00204828" w:rsidP="00204828">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1E12613C" w14:textId="77777777" w:rsidR="00204828" w:rsidRPr="00721975" w:rsidRDefault="00204828" w:rsidP="00204828">
      <w:pPr>
        <w:pStyle w:val="affff3"/>
        <w:rPr>
          <w:color w:val="auto"/>
        </w:rPr>
        <w:sectPr w:rsidR="00204828" w:rsidRPr="00721975" w:rsidSect="00AE11A2">
          <w:footerReference w:type="default" r:id="rId15"/>
          <w:pgSz w:w="11906" w:h="16838"/>
          <w:pgMar w:top="709" w:right="1049" w:bottom="1276" w:left="1418" w:header="567" w:footer="851" w:gutter="0"/>
          <w:cols w:space="708"/>
          <w:docGrid w:linePitch="360"/>
        </w:sectPr>
      </w:pPr>
      <w:r w:rsidRPr="002E30A6">
        <w:rPr>
          <w:color w:val="auto"/>
        </w:rPr>
        <w:t xml:space="preserve">телефон: </w:t>
      </w:r>
      <w:r w:rsidR="00F15BD9" w:rsidRPr="00F15BD9">
        <w:rPr>
          <w:color w:val="auto"/>
        </w:rPr>
        <w:t>8 (800) 234-56</w:t>
      </w:r>
      <w:r w:rsidR="00F15BD9">
        <w:rPr>
          <w:color w:val="auto"/>
        </w:rPr>
        <w:t>-</w:t>
      </w:r>
      <w:r w:rsidR="00F15BD9" w:rsidRPr="00F15BD9">
        <w:rPr>
          <w:color w:val="auto"/>
        </w:rPr>
        <w:t>40</w:t>
      </w:r>
      <w:r w:rsidRPr="002E30A6">
        <w:rPr>
          <w:color w:val="auto"/>
        </w:rPr>
        <w:t xml:space="preserve">; электронная почта: </w:t>
      </w:r>
      <w:r w:rsidR="00F15BD9" w:rsidRPr="00F15BD9">
        <w:rPr>
          <w:color w:val="auto"/>
          <w:lang w:val="en-US"/>
        </w:rPr>
        <w:t>signal</w:t>
      </w:r>
      <w:r w:rsidR="00F15BD9" w:rsidRPr="00F15BD9">
        <w:rPr>
          <w:color w:val="auto"/>
        </w:rPr>
        <w:t>@</w:t>
      </w:r>
      <w:r w:rsidR="00F15BD9" w:rsidRPr="00F15BD9">
        <w:rPr>
          <w:color w:val="auto"/>
          <w:lang w:val="en-US"/>
        </w:rPr>
        <w:t>enplus</w:t>
      </w:r>
      <w:r w:rsidR="00F15BD9" w:rsidRPr="00F15BD9">
        <w:rPr>
          <w:color w:val="auto"/>
        </w:rPr>
        <w:t>.</w:t>
      </w:r>
      <w:r w:rsidR="00F15BD9" w:rsidRPr="00F15BD9">
        <w:rPr>
          <w:color w:val="auto"/>
          <w:lang w:val="en-US"/>
        </w:rPr>
        <w:t>ru</w:t>
      </w:r>
      <w:r w:rsidR="00721975">
        <w:rPr>
          <w:color w:val="auto"/>
        </w:rPr>
        <w:t>.</w:t>
      </w:r>
    </w:p>
    <w:p w14:paraId="42290F04" w14:textId="77777777" w:rsidR="00BC611E" w:rsidRDefault="00BC611E" w:rsidP="00BC611E">
      <w:pPr>
        <w:pStyle w:val="1"/>
      </w:pPr>
      <w:bookmarkStart w:id="4" w:name="_Toc143602198"/>
      <w:r w:rsidRPr="00536BD9">
        <w:lastRenderedPageBreak/>
        <w:t xml:space="preserve">Требования к </w:t>
      </w:r>
      <w:r>
        <w:t>предложению участника</w:t>
      </w:r>
      <w:bookmarkEnd w:id="4"/>
    </w:p>
    <w:p w14:paraId="3C31EC96" w14:textId="77777777" w:rsidR="00BC611E" w:rsidRDefault="00BC611E" w:rsidP="00BC611E">
      <w:pPr>
        <w:pStyle w:val="113"/>
      </w:pPr>
      <w:r>
        <w:t>Требования к коммерческому предложению участника</w:t>
      </w:r>
    </w:p>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4701630DCD8442228F72C351A6D868EE"/>
        </w:placeholder>
        <w15:color w:val="FFFF00"/>
      </w:sdt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7C6029EC" w14:textId="77777777" w:rsidTr="00173337">
            <w:trPr>
              <w:tblCellSpacing w:w="42" w:type="dxa"/>
            </w:trPr>
            <w:tc>
              <w:tcPr>
                <w:tcW w:w="775" w:type="dxa"/>
                <w:vAlign w:val="center"/>
              </w:tcPr>
              <w:p w14:paraId="624E120E"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8177B93"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2C5180">
                  <w:rPr>
                    <w:rFonts w:asciiTheme="minorHAnsi" w:hAnsiTheme="minorHAnsi" w:cs="Calibri"/>
                    <w:color w:val="000000"/>
                  </w:rPr>
                  <w:t>Предмет договора</w:t>
                </w:r>
              </w:p>
            </w:tc>
            <w:sdt>
              <w:sdtPr>
                <w:id w:val="1996138216"/>
                <w:placeholder>
                  <w:docPart w:val="C661CF0D3FDB458B88DC5EF79EA6363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7ECA418" w14:textId="2F9496DD"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"Предмет_договора" </w:instrText>
                    </w:r>
                    <w:r w:rsidRPr="002C5180">
                      <w:rPr>
                        <w:noProof/>
                      </w:rPr>
                      <w:fldChar w:fldCharType="separate"/>
                    </w:r>
                    <w:r w:rsidR="001F1B39" w:rsidRPr="001F1B39">
                      <w:rPr>
                        <w:rFonts w:asciiTheme="minorHAnsi" w:hAnsiTheme="minorHAnsi"/>
                        <w:noProof/>
                      </w:rPr>
                      <w:t>Оказание услуг по наладке работы установки ультрафильтрации ТЭЦ-9</w:t>
                    </w:r>
                    <w:r w:rsidRPr="002C5180">
                      <w:rPr>
                        <w:noProof/>
                      </w:rPr>
                      <w:fldChar w:fldCharType="end"/>
                    </w:r>
                  </w:p>
                </w:tc>
              </w:sdtContent>
            </w:sdt>
          </w:tr>
          <w:tr w:rsidR="00BC611E" w:rsidRPr="00B56B74" w14:paraId="63D71C64" w14:textId="77777777" w:rsidTr="00173337">
            <w:trPr>
              <w:tblCellSpacing w:w="42" w:type="dxa"/>
            </w:trPr>
            <w:tc>
              <w:tcPr>
                <w:tcW w:w="775" w:type="dxa"/>
                <w:vAlign w:val="center"/>
              </w:tcPr>
              <w:p w14:paraId="10353095"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39582B1"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9C3B3D6" w14:textId="0C63A6D4" w:rsidR="00BC611E" w:rsidRPr="002C5180" w:rsidRDefault="000327A3" w:rsidP="005046D4">
                <w:pPr>
                  <w:pStyle w:val="111"/>
                  <w:numPr>
                    <w:ilvl w:val="0"/>
                    <w:numId w:val="0"/>
                  </w:numPr>
                  <w:spacing w:after="0" w:line="240" w:lineRule="auto"/>
                  <w:jc w:val="left"/>
                  <w:rPr>
                    <w:rFonts w:asciiTheme="minorHAnsi" w:hAnsiTheme="minorHAnsi"/>
                  </w:rPr>
                </w:pPr>
                <w:sdt>
                  <w:sdtPr>
                    <w:id w:val="746076858"/>
                    <w:placeholder>
                      <w:docPart w:val="480B7F1BAA404EE0AC373555840A2840"/>
                    </w:placeholder>
                    <w15:color w:val="FFFF00"/>
                  </w:sdtPr>
                  <w:sdtEndPr/>
                  <w:sdtContent>
                    <w:r w:rsidR="00BC611E" w:rsidRPr="002C5180">
                      <w:rPr>
                        <w:noProof/>
                      </w:rPr>
                      <w:fldChar w:fldCharType="begin"/>
                    </w:r>
                    <w:r w:rsidR="00BC611E" w:rsidRPr="002C5180">
                      <w:rPr>
                        <w:rFonts w:asciiTheme="minorHAnsi" w:hAnsiTheme="minorHAnsi"/>
                        <w:noProof/>
                      </w:rPr>
                      <w:instrText xml:space="preserve"> MERGEFIELD "Количество_продукции" </w:instrText>
                    </w:r>
                    <w:r w:rsidR="00BC611E" w:rsidRPr="002C5180">
                      <w:rPr>
                        <w:noProof/>
                      </w:rPr>
                      <w:fldChar w:fldCharType="separate"/>
                    </w:r>
                    <w:r w:rsidR="001F1B39">
                      <w:rPr>
                        <w:rFonts w:asciiTheme="minorHAnsi" w:hAnsiTheme="minorHAnsi"/>
                        <w:noProof/>
                      </w:rPr>
                      <w:t>1</w:t>
                    </w:r>
                    <w:r w:rsidR="00BC611E" w:rsidRPr="002C5180">
                      <w:rPr>
                        <w:noProof/>
                      </w:rPr>
                      <w:fldChar w:fldCharType="end"/>
                    </w:r>
                  </w:sdtContent>
                </w:sdt>
              </w:p>
            </w:tc>
          </w:tr>
          <w:tr w:rsidR="00BC611E" w:rsidRPr="00B56B74" w14:paraId="296C0D72" w14:textId="77777777" w:rsidTr="00173337">
            <w:trPr>
              <w:tblCellSpacing w:w="42" w:type="dxa"/>
            </w:trPr>
            <w:tc>
              <w:tcPr>
                <w:tcW w:w="775" w:type="dxa"/>
                <w:vAlign w:val="center"/>
              </w:tcPr>
              <w:p w14:paraId="4E6907B6"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E59B3B9"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Место поставки продукции (выполнения работ, оказания услуг)</w:t>
                </w:r>
              </w:p>
            </w:tc>
            <w:sdt>
              <w:sdtPr>
                <w:id w:val="776832097"/>
                <w:placeholder>
                  <w:docPart w:val="FED819A0058147A2AC0AF2B5EB1167C1"/>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2509B8B" w14:textId="405C310F" w:rsidR="00BC611E" w:rsidRPr="002C5180" w:rsidRDefault="00277744" w:rsidP="00173337">
                    <w:pPr>
                      <w:pStyle w:val="111"/>
                      <w:numPr>
                        <w:ilvl w:val="0"/>
                        <w:numId w:val="0"/>
                      </w:numPr>
                      <w:spacing w:after="0" w:line="240" w:lineRule="auto"/>
                      <w:jc w:val="left"/>
                      <w:rPr>
                        <w:rFonts w:asciiTheme="minorHAnsi" w:hAnsiTheme="minorHAnsi"/>
                      </w:rPr>
                    </w:pPr>
                    <w:r>
                      <w:t>Город Ангарск, ТЭЦ-9</w:t>
                    </w:r>
                  </w:p>
                </w:tc>
              </w:sdtContent>
            </w:sdt>
          </w:tr>
          <w:tr w:rsidR="00AB7DCE" w:rsidRPr="00B56B74" w14:paraId="5B409C3E" w14:textId="77777777" w:rsidTr="00F51B5E">
            <w:trPr>
              <w:tblCellSpacing w:w="42" w:type="dxa"/>
            </w:trPr>
            <w:tc>
              <w:tcPr>
                <w:tcW w:w="775" w:type="dxa"/>
                <w:vAlign w:val="center"/>
              </w:tcPr>
              <w:p w14:paraId="314CA21C" w14:textId="77777777" w:rsidR="00AB7DCE" w:rsidRPr="00B56B74" w:rsidRDefault="00AB7DCE" w:rsidP="00F51B5E">
                <w:pPr>
                  <w:pStyle w:val="111"/>
                  <w:rPr>
                    <w:rFonts w:asciiTheme="minorHAnsi" w:hAnsiTheme="minorHAnsi"/>
                  </w:rPr>
                </w:pPr>
              </w:p>
            </w:tc>
            <w:tc>
              <w:tcPr>
                <w:tcW w:w="2893" w:type="dxa"/>
                <w:tcMar>
                  <w:left w:w="85" w:type="dxa"/>
                </w:tcMar>
                <w:vAlign w:val="center"/>
              </w:tcPr>
              <w:p w14:paraId="63F3E1E3" w14:textId="77777777" w:rsidR="00AB7DCE" w:rsidRPr="00AB7DCE" w:rsidRDefault="00AB7DCE" w:rsidP="00F51B5E">
                <w:pPr>
                  <w:pStyle w:val="111"/>
                  <w:numPr>
                    <w:ilvl w:val="0"/>
                    <w:numId w:val="0"/>
                  </w:numPr>
                  <w:suppressAutoHyphens/>
                  <w:spacing w:after="0" w:line="240" w:lineRule="auto"/>
                  <w:jc w:val="left"/>
                  <w:rPr>
                    <w:rFonts w:asciiTheme="minorHAnsi" w:hAnsiTheme="minorHAnsi" w:cs="Calibri"/>
                    <w:color w:val="000000"/>
                  </w:rPr>
                </w:pPr>
                <w:r w:rsidRPr="00AB7DC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E2DB9E1" w14:textId="328132CB" w:rsidR="00AB7DCE" w:rsidRPr="002C5180" w:rsidRDefault="00AD137A" w:rsidP="00F51B5E">
                <w:pPr>
                  <w:pStyle w:val="111"/>
                  <w:numPr>
                    <w:ilvl w:val="0"/>
                    <w:numId w:val="0"/>
                  </w:numPr>
                  <w:spacing w:after="0" w:line="240" w:lineRule="auto"/>
                  <w:jc w:val="left"/>
                  <w:rPr>
                    <w:rFonts w:asciiTheme="minorHAnsi" w:hAnsiTheme="minorHAnsi"/>
                  </w:rPr>
                </w:pPr>
                <w:fldSimple w:instr=" MERGEFIELD Период_действия_договора "/>
                <w:r w:rsidR="001F1B39">
                  <w:rPr>
                    <w:noProof/>
                  </w:rPr>
                  <w:t>с даты заключения договора до полного исполнения обязательств</w:t>
                </w:r>
              </w:p>
            </w:tc>
          </w:tr>
          <w:tr w:rsidR="00AB7DCE" w:rsidRPr="00B56B74" w14:paraId="0BA0A61F" w14:textId="77777777" w:rsidTr="00F51B5E">
            <w:trPr>
              <w:tblCellSpacing w:w="42" w:type="dxa"/>
            </w:trPr>
            <w:tc>
              <w:tcPr>
                <w:tcW w:w="775" w:type="dxa"/>
                <w:vAlign w:val="center"/>
              </w:tcPr>
              <w:p w14:paraId="58B6D681" w14:textId="77777777" w:rsidR="00AB7DCE" w:rsidRPr="00B56B74" w:rsidRDefault="00AB7DCE" w:rsidP="00F51B5E">
                <w:pPr>
                  <w:pStyle w:val="111"/>
                  <w:rPr>
                    <w:rFonts w:asciiTheme="minorHAnsi" w:hAnsiTheme="minorHAnsi"/>
                  </w:rPr>
                </w:pPr>
              </w:p>
            </w:tc>
            <w:tc>
              <w:tcPr>
                <w:tcW w:w="2893" w:type="dxa"/>
                <w:tcMar>
                  <w:left w:w="85" w:type="dxa"/>
                </w:tcMar>
                <w:vAlign w:val="center"/>
              </w:tcPr>
              <w:p w14:paraId="795006D9" w14:textId="77777777" w:rsidR="00AB7DCE" w:rsidRPr="00AB7DCE" w:rsidRDefault="00AB7DCE" w:rsidP="00F51B5E">
                <w:pPr>
                  <w:pStyle w:val="111"/>
                  <w:numPr>
                    <w:ilvl w:val="0"/>
                    <w:numId w:val="0"/>
                  </w:numPr>
                  <w:suppressAutoHyphens/>
                  <w:spacing w:after="0" w:line="240" w:lineRule="auto"/>
                  <w:jc w:val="left"/>
                  <w:rPr>
                    <w:rFonts w:asciiTheme="minorHAnsi" w:hAnsiTheme="minorHAnsi" w:cs="Calibri"/>
                    <w:color w:val="000000"/>
                  </w:rPr>
                </w:pPr>
                <w:r w:rsidRPr="00AB7DCE">
                  <w:rPr>
                    <w:rFonts w:asciiTheme="minorHAnsi" w:hAnsiTheme="minorHAnsi" w:cs="Calibri"/>
                    <w:color w:val="000000"/>
                  </w:rPr>
                  <w:t>Срок (период, сроки) выполнения работ (оказания услуг)</w:t>
                </w:r>
              </w:p>
            </w:tc>
            <w:sdt>
              <w:sdtPr>
                <w:id w:val="298965331"/>
                <w:placeholder>
                  <w:docPart w:val="90476B6EC11948078E51D7D4F7CEFEB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E23B9EE" w14:textId="320DD5AD" w:rsidR="00AB7DCE" w:rsidRPr="002C5180" w:rsidRDefault="00AB7DCE" w:rsidP="00F51B5E">
                    <w:pPr>
                      <w:pStyle w:val="111"/>
                      <w:numPr>
                        <w:ilvl w:val="0"/>
                        <w:numId w:val="0"/>
                      </w:numPr>
                      <w:spacing w:after="0" w:line="240" w:lineRule="auto"/>
                      <w:jc w:val="left"/>
                      <w:rPr>
                        <w:rFonts w:asciiTheme="minorHAnsi" w:hAnsiTheme="minorHAnsi"/>
                      </w:rPr>
                    </w:pPr>
                    <w:r w:rsidRPr="002C5180">
                      <w:fldChar w:fldCharType="begin"/>
                    </w:r>
                    <w:r w:rsidRPr="002C5180">
                      <w:rPr>
                        <w:rFonts w:asciiTheme="minorHAnsi" w:hAnsiTheme="minorHAnsi"/>
                      </w:rPr>
                      <w:instrText xml:space="preserve"> MERGEFIELD "Условия_и_сроки_поставки" </w:instrText>
                    </w:r>
                    <w:r w:rsidRPr="002C5180">
                      <w:fldChar w:fldCharType="separate"/>
                    </w:r>
                    <w:r w:rsidR="001F1B39">
                      <w:rPr>
                        <w:rFonts w:asciiTheme="minorHAnsi" w:hAnsiTheme="minorHAnsi"/>
                        <w:noProof/>
                      </w:rPr>
                      <w:t>с даты заключения договора по 20.12.2024</w:t>
                    </w:r>
                    <w:r w:rsidRPr="002C5180">
                      <w:fldChar w:fldCharType="end"/>
                    </w:r>
                  </w:p>
                </w:tc>
              </w:sdtContent>
            </w:sdt>
          </w:tr>
          <w:tr w:rsidR="00891AE7" w:rsidRPr="004A11C7" w14:paraId="30623319" w14:textId="77777777" w:rsidTr="00891AE7">
            <w:trPr>
              <w:tblCellSpacing w:w="42" w:type="dxa"/>
            </w:trPr>
            <w:tc>
              <w:tcPr>
                <w:tcW w:w="775" w:type="dxa"/>
                <w:vAlign w:val="center"/>
              </w:tcPr>
              <w:p w14:paraId="2D11B1C1" w14:textId="77777777" w:rsidR="00891AE7" w:rsidRPr="00B56B74" w:rsidRDefault="00891AE7" w:rsidP="00891AE7">
                <w:pPr>
                  <w:pStyle w:val="111"/>
                  <w:rPr>
                    <w:rFonts w:asciiTheme="minorHAnsi" w:hAnsiTheme="minorHAnsi"/>
                  </w:rPr>
                </w:pPr>
              </w:p>
            </w:tc>
            <w:tc>
              <w:tcPr>
                <w:tcW w:w="2893" w:type="dxa"/>
                <w:tcMar>
                  <w:left w:w="85" w:type="dxa"/>
                </w:tcMar>
                <w:vAlign w:val="center"/>
              </w:tcPr>
              <w:p w14:paraId="1ADCFF53" w14:textId="77777777" w:rsidR="00891AE7" w:rsidRPr="002C5180" w:rsidRDefault="005F75ED" w:rsidP="00891AE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B3BCE33" w14:textId="621BCF4D" w:rsidR="00891AE7" w:rsidRPr="002C5180" w:rsidRDefault="00756B6D" w:rsidP="005F75ED">
                <w:pPr>
                  <w:pStyle w:val="111"/>
                  <w:numPr>
                    <w:ilvl w:val="0"/>
                    <w:numId w:val="0"/>
                  </w:numPr>
                  <w:spacing w:after="0" w:line="240" w:lineRule="auto"/>
                  <w:jc w:val="left"/>
                  <w:rPr>
                    <w:rFonts w:asciiTheme="minorHAnsi" w:hAnsiTheme="minorHAnsi"/>
                  </w:rPr>
                </w:pPr>
                <w:r>
                  <w:t>Согласно условиям договора</w:t>
                </w:r>
                <w:r w:rsidR="005F75ED" w:rsidRPr="002C5180">
                  <w:fldChar w:fldCharType="begin"/>
                </w:r>
                <w:r w:rsidR="005F75ED" w:rsidRPr="002C5180">
                  <w:rPr>
                    <w:rFonts w:asciiTheme="minorHAnsi" w:hAnsiTheme="minorHAnsi"/>
                  </w:rPr>
                  <w:instrText xml:space="preserve"> MERGEFIELD Качество_результата_работ_услуг </w:instrText>
                </w:r>
                <w:r w:rsidR="000327A3">
                  <w:fldChar w:fldCharType="separate"/>
                </w:r>
                <w:r w:rsidR="005F75ED" w:rsidRPr="002C5180">
                  <w:fldChar w:fldCharType="end"/>
                </w:r>
              </w:p>
            </w:tc>
          </w:tr>
          <w:tr w:rsidR="006919A5" w:rsidRPr="00B56B74" w14:paraId="02E10D93" w14:textId="77777777" w:rsidTr="00173337">
            <w:trPr>
              <w:tblCellSpacing w:w="42" w:type="dxa"/>
            </w:trPr>
            <w:tc>
              <w:tcPr>
                <w:tcW w:w="775" w:type="dxa"/>
                <w:vAlign w:val="center"/>
              </w:tcPr>
              <w:p w14:paraId="424F253E" w14:textId="77777777" w:rsidR="006919A5" w:rsidRPr="00B56B74" w:rsidRDefault="006919A5" w:rsidP="006919A5">
                <w:pPr>
                  <w:pStyle w:val="111"/>
                  <w:rPr>
                    <w:rFonts w:asciiTheme="minorHAnsi" w:hAnsiTheme="minorHAnsi"/>
                  </w:rPr>
                </w:pPr>
              </w:p>
            </w:tc>
            <w:tc>
              <w:tcPr>
                <w:tcW w:w="2893" w:type="dxa"/>
                <w:tcMar>
                  <w:left w:w="85" w:type="dxa"/>
                </w:tcMar>
                <w:vAlign w:val="center"/>
              </w:tcPr>
              <w:p w14:paraId="71548939" w14:textId="77777777" w:rsidR="006919A5" w:rsidRPr="002C5180" w:rsidRDefault="006919A5" w:rsidP="006919A5">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Цена договора</w:t>
                </w:r>
              </w:p>
            </w:tc>
            <w:sdt>
              <w:sdtPr>
                <w:alias w:val="Цена договора"/>
                <w:tag w:val="Цена договора"/>
                <w:id w:val="-1222517948"/>
                <w:placeholder>
                  <w:docPart w:val="CF8DFFB32B0D4114864114F9C3F88B97"/>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3213768" w14:textId="53658398" w:rsidR="006919A5" w:rsidRPr="002C5180" w:rsidRDefault="0071443E" w:rsidP="006919A5">
                    <w:pPr>
                      <w:pStyle w:val="111"/>
                      <w:numPr>
                        <w:ilvl w:val="0"/>
                        <w:numId w:val="0"/>
                      </w:numPr>
                      <w:spacing w:after="0" w:line="240" w:lineRule="auto"/>
                      <w:jc w:val="left"/>
                      <w:rPr>
                        <w:rFonts w:asciiTheme="minorHAnsi" w:hAnsiTheme="minorHAnsi"/>
                        <w:noProof/>
                      </w:rPr>
                    </w:pPr>
                    <w:r>
                      <w:t>995 000,00</w:t>
                    </w:r>
                  </w:p>
                  <w:p w14:paraId="3C57799B" w14:textId="70B5AE5E" w:rsidR="006919A5" w:rsidRPr="002C5180" w:rsidRDefault="006919A5" w:rsidP="006919A5">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Требование_по_превышению_НМЦД </w:instrText>
                    </w:r>
                    <w:r w:rsidR="000327A3">
                      <w:rPr>
                        <w:noProof/>
                      </w:rPr>
                      <w:fldChar w:fldCharType="separate"/>
                    </w:r>
                    <w:r w:rsidRPr="002C5180">
                      <w:rPr>
                        <w:noProof/>
                      </w:rPr>
                      <w:fldChar w:fldCharType="end"/>
                    </w:r>
                  </w:p>
                </w:tc>
              </w:sdtContent>
            </w:sdt>
          </w:tr>
          <w:tr w:rsidR="00BC611E" w:rsidRPr="00B56B74" w14:paraId="56FF2BCA" w14:textId="77777777" w:rsidTr="00173337">
            <w:trPr>
              <w:tblCellSpacing w:w="42" w:type="dxa"/>
            </w:trPr>
            <w:tc>
              <w:tcPr>
                <w:tcW w:w="775" w:type="dxa"/>
                <w:vAlign w:val="center"/>
              </w:tcPr>
              <w:p w14:paraId="0ED260DA"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7DA3143"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Форма оплаты продукции</w:t>
                </w:r>
              </w:p>
            </w:tc>
            <w:sdt>
              <w:sdtPr>
                <w:id w:val="-1299294184"/>
                <w:placeholder>
                  <w:docPart w:val="476F617AC7684A1F95C1A707261ECE8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8A0AC4F" w14:textId="7838607B"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"Форма_оплаты_продукции" </w:instrText>
                    </w:r>
                    <w:r w:rsidRPr="002C5180">
                      <w:rPr>
                        <w:noProof/>
                      </w:rPr>
                      <w:fldChar w:fldCharType="separate"/>
                    </w:r>
                    <w:r w:rsidR="0071443E">
                      <w:rPr>
                        <w:rFonts w:asciiTheme="minorHAnsi" w:hAnsiTheme="minorHAnsi"/>
                        <w:noProof/>
                      </w:rPr>
                      <w:t>безналичный расчет</w:t>
                    </w:r>
                    <w:r w:rsidRPr="002C5180">
                      <w:rPr>
                        <w:noProof/>
                      </w:rPr>
                      <w:fldChar w:fldCharType="end"/>
                    </w:r>
                  </w:p>
                </w:tc>
              </w:sdtContent>
            </w:sdt>
          </w:tr>
          <w:tr w:rsidR="00BC611E" w:rsidRPr="00B56B74" w14:paraId="558AC7AC" w14:textId="77777777" w:rsidTr="00173337">
            <w:trPr>
              <w:tblCellSpacing w:w="42" w:type="dxa"/>
            </w:trPr>
            <w:tc>
              <w:tcPr>
                <w:tcW w:w="775" w:type="dxa"/>
                <w:vAlign w:val="center"/>
              </w:tcPr>
              <w:p w14:paraId="163FBD1A"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6464452"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Сроки оплаты продукции</w:t>
                </w:r>
              </w:p>
            </w:tc>
            <w:sdt>
              <w:sdtPr>
                <w:id w:val="1764035768"/>
                <w:placeholder>
                  <w:docPart w:val="8B05374C690846E3B5C9D5C2D3267DCD"/>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0B7C844" w14:textId="0523F4A1"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"Сроки_оплаты_продукции" </w:instrText>
                    </w:r>
                    <w:r w:rsidRPr="002C5180">
                      <w:rPr>
                        <w:noProof/>
                      </w:rPr>
                      <w:fldChar w:fldCharType="separate"/>
                    </w:r>
                    <w:r w:rsidR="0071443E">
                      <w:rPr>
                        <w:rFonts w:asciiTheme="minorHAnsi" w:hAnsiTheme="minorHAnsi"/>
                        <w:noProof/>
                      </w:rPr>
                      <w:t xml:space="preserve">7 рабочих дней </w:t>
                    </w:r>
                    <w:r w:rsidRPr="002C5180">
                      <w:rPr>
                        <w:noProof/>
                      </w:rPr>
                      <w:fldChar w:fldCharType="end"/>
                    </w:r>
                  </w:p>
                </w:tc>
              </w:sdtContent>
            </w:sdt>
          </w:tr>
          <w:tr w:rsidR="00BC611E" w:rsidRPr="00B56B74" w14:paraId="33BF8D70" w14:textId="77777777" w:rsidTr="00173337">
            <w:trPr>
              <w:tblCellSpacing w:w="42" w:type="dxa"/>
            </w:trPr>
            <w:tc>
              <w:tcPr>
                <w:tcW w:w="775" w:type="dxa"/>
                <w:vAlign w:val="center"/>
              </w:tcPr>
              <w:p w14:paraId="481AEBC6"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BD3E00C"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Порядок оплаты продукции</w:t>
                </w:r>
              </w:p>
            </w:tc>
            <w:sdt>
              <w:sdtPr>
                <w:id w:val="-335614721"/>
                <w:placeholder>
                  <w:docPart w:val="D6733686C7C1478FA52DE5A5F8DDF66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A471363" w14:textId="0B83042A" w:rsidR="00BC611E" w:rsidRPr="002C5180" w:rsidRDefault="000327A3" w:rsidP="00173337">
                    <w:pPr>
                      <w:pStyle w:val="111"/>
                      <w:numPr>
                        <w:ilvl w:val="0"/>
                        <w:numId w:val="0"/>
                      </w:numPr>
                      <w:spacing w:after="0" w:line="240" w:lineRule="auto"/>
                      <w:jc w:val="left"/>
                      <w:rPr>
                        <w:rFonts w:asciiTheme="minorHAnsi" w:hAnsiTheme="minorHAnsi"/>
                      </w:rPr>
                    </w:pPr>
                    <w:sdt>
                      <w:sdtPr>
                        <w:id w:val="515659053"/>
                        <w:placeholder>
                          <w:docPart w:val="EDF1BE88CA3643D09FA9B2365434CB9E"/>
                        </w:placeholder>
                        <w15:color w:val="FFFF00"/>
                      </w:sdtPr>
                      <w:sdtEndPr/>
                      <w:sdtContent>
                        <w:r w:rsidR="0071443E" w:rsidRPr="002C5180">
                          <w:rPr>
                            <w:noProof/>
                          </w:rPr>
                          <w:fldChar w:fldCharType="begin"/>
                        </w:r>
                        <w:r w:rsidR="0071443E" w:rsidRPr="002C5180">
                          <w:rPr>
                            <w:rFonts w:asciiTheme="minorHAnsi" w:hAnsiTheme="minorHAnsi"/>
                            <w:noProof/>
                          </w:rPr>
                          <w:instrText xml:space="preserve"> MERGEFIELD "Сроки_оплаты_продукции" </w:instrText>
                        </w:r>
                        <w:r w:rsidR="0071443E" w:rsidRPr="002C5180">
                          <w:rPr>
                            <w:noProof/>
                          </w:rPr>
                          <w:fldChar w:fldCharType="separate"/>
                        </w:r>
                        <w:r w:rsidR="0071443E">
                          <w:rPr>
                            <w:rFonts w:asciiTheme="minorHAnsi" w:hAnsiTheme="minorHAnsi"/>
                            <w:noProof/>
                          </w:rPr>
                          <w:t xml:space="preserve"> с даты подписания акта сдачи-приёмки  Заказчиком</w:t>
                        </w:r>
                        <w:r w:rsidR="0071443E" w:rsidRPr="002C5180">
                          <w:rPr>
                            <w:noProof/>
                          </w:rPr>
                          <w:fldChar w:fldCharType="end"/>
                        </w:r>
                      </w:sdtContent>
                    </w:sdt>
                  </w:p>
                </w:tc>
              </w:sdtContent>
            </w:sdt>
          </w:tr>
          <w:tr w:rsidR="00BC611E" w:rsidRPr="00B56B74" w14:paraId="49A225C1" w14:textId="77777777" w:rsidTr="00173337">
            <w:trPr>
              <w:tblCellSpacing w:w="42" w:type="dxa"/>
            </w:trPr>
            <w:tc>
              <w:tcPr>
                <w:tcW w:w="775" w:type="dxa"/>
                <w:vAlign w:val="center"/>
              </w:tcPr>
              <w:p w14:paraId="56A1DEA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AE85649"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rPr>
                </w:pPr>
                <w:r w:rsidRPr="002C5180">
                  <w:rPr>
                    <w:rFonts w:asciiTheme="minorHAnsi" w:hAnsiTheme="minorHAnsi" w:cs="Calibri"/>
                    <w:color w:val="000000"/>
                  </w:rPr>
                  <w:t>Состав цены договора</w:t>
                </w:r>
              </w:p>
            </w:tc>
            <w:sdt>
              <w:sdtPr>
                <w:id w:val="1442657212"/>
                <w:placeholder>
                  <w:docPart w:val="9E97F72E5D3E4CA4B1E25435AB472EAF"/>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E42F447" w14:textId="5BC1A88A" w:rsidR="00BC611E" w:rsidRPr="002C5180" w:rsidRDefault="00BC611E" w:rsidP="00173337">
                    <w:pPr>
                      <w:pStyle w:val="111"/>
                      <w:numPr>
                        <w:ilvl w:val="0"/>
                        <w:numId w:val="0"/>
                      </w:numPr>
                      <w:spacing w:after="0" w:line="240" w:lineRule="auto"/>
                      <w:jc w:val="left"/>
                      <w:rPr>
                        <w:rFonts w:asciiTheme="minorHAnsi" w:hAnsiTheme="minorHAnsi"/>
                      </w:rPr>
                    </w:pPr>
                    <w:r w:rsidRPr="002C5180">
                      <w:rPr>
                        <w:noProof/>
                      </w:rPr>
                      <w:fldChar w:fldCharType="begin"/>
                    </w:r>
                    <w:r w:rsidRPr="002C5180">
                      <w:rPr>
                        <w:rFonts w:asciiTheme="minorHAnsi" w:hAnsiTheme="minorHAnsi"/>
                        <w:noProof/>
                      </w:rPr>
                      <w:instrText xml:space="preserve"> MERGEFIELD "Состав_цены_договора" </w:instrText>
                    </w:r>
                    <w:r w:rsidR="000327A3">
                      <w:rPr>
                        <w:noProof/>
                      </w:rPr>
                      <w:fldChar w:fldCharType="separate"/>
                    </w:r>
                    <w:r w:rsidRPr="002C5180">
                      <w:rPr>
                        <w:noProof/>
                      </w:rPr>
                      <w:fldChar w:fldCharType="end"/>
                    </w:r>
                    <w:r w:rsidR="00EA17AA">
                      <w:rPr>
                        <w:noProof/>
                      </w:rPr>
                      <w:t>-</w:t>
                    </w:r>
                  </w:p>
                </w:tc>
              </w:sdtContent>
            </w:sdt>
          </w:tr>
          <w:tr w:rsidR="00BC611E" w:rsidRPr="00B56B74" w14:paraId="1B083741" w14:textId="77777777" w:rsidTr="00173337">
            <w:trPr>
              <w:tblCellSpacing w:w="42" w:type="dxa"/>
            </w:trPr>
            <w:tc>
              <w:tcPr>
                <w:tcW w:w="775" w:type="dxa"/>
                <w:vAlign w:val="center"/>
              </w:tcPr>
              <w:p w14:paraId="6C8F2E6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BF44F0E" w14:textId="77777777" w:rsidR="00BC611E" w:rsidRPr="002C5180"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 xml:space="preserve">Срок гарантии на </w:t>
                </w:r>
                <w:r w:rsidR="00371BF2" w:rsidRPr="002C5180">
                  <w:rPr>
                    <w:rFonts w:asciiTheme="minorHAnsi" w:hAnsiTheme="minorHAnsi" w:cs="Calibri"/>
                    <w:color w:val="000000"/>
                  </w:rPr>
                  <w:t xml:space="preserve">результат </w:t>
                </w:r>
                <w:r w:rsidRPr="002C5180">
                  <w:rPr>
                    <w:rFonts w:asciiTheme="minorHAnsi" w:hAnsiTheme="minorHAnsi" w:cs="Calibri"/>
                    <w:color w:val="000000"/>
                  </w:rPr>
                  <w:t>выполненны</w:t>
                </w:r>
                <w:r w:rsidR="00371BF2" w:rsidRPr="002C5180">
                  <w:rPr>
                    <w:rFonts w:asciiTheme="minorHAnsi" w:hAnsiTheme="minorHAnsi" w:cs="Calibri"/>
                    <w:color w:val="000000"/>
                  </w:rPr>
                  <w:t>х</w:t>
                </w:r>
                <w:r w:rsidRPr="002C5180">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689AEEA" w14:textId="05B12B26" w:rsidR="00BC611E" w:rsidRPr="002C5180" w:rsidRDefault="000327A3" w:rsidP="00810E63">
                <w:pPr>
                  <w:pStyle w:val="111"/>
                  <w:numPr>
                    <w:ilvl w:val="0"/>
                    <w:numId w:val="0"/>
                  </w:numPr>
                  <w:spacing w:after="0" w:line="240" w:lineRule="auto"/>
                  <w:jc w:val="left"/>
                  <w:rPr>
                    <w:rFonts w:asciiTheme="minorHAnsi" w:hAnsiTheme="minorHAnsi"/>
                  </w:rPr>
                </w:pPr>
                <w:sdt>
                  <w:sdtPr>
                    <w:id w:val="-876460353"/>
                    <w:placeholder>
                      <w:docPart w:val="CC2D12DF2D994226B7A9214E43F92BEF"/>
                    </w:placeholder>
                    <w15:color w:val="FFFF00"/>
                  </w:sdtPr>
                  <w:sdtEndPr/>
                  <w:sdtContent>
                    <w:r w:rsidR="00BC611E" w:rsidRPr="002C5180">
                      <w:fldChar w:fldCharType="begin"/>
                    </w:r>
                    <w:r w:rsidR="00BC611E" w:rsidRPr="002C5180">
                      <w:rPr>
                        <w:rFonts w:asciiTheme="minorHAnsi" w:hAnsiTheme="minorHAnsi"/>
                      </w:rPr>
                      <w:instrText xml:space="preserve"> MERGEFIELD "Срок_гарантии" </w:instrText>
                    </w:r>
                    <w:r w:rsidR="00BC611E" w:rsidRPr="002C5180">
                      <w:fldChar w:fldCharType="separate"/>
                    </w:r>
                    <w:r w:rsidR="001F1B39">
                      <w:rPr>
                        <w:rFonts w:asciiTheme="minorHAnsi" w:hAnsiTheme="minorHAnsi"/>
                        <w:noProof/>
                      </w:rPr>
                      <w:t>не установлен</w:t>
                    </w:r>
                    <w:r w:rsidR="00BC611E" w:rsidRPr="002C5180">
                      <w:fldChar w:fldCharType="end"/>
                    </w:r>
                  </w:sdtContent>
                </w:sdt>
              </w:p>
            </w:tc>
          </w:tr>
          <w:tr w:rsidR="00DF12C8" w:rsidRPr="00B56B74" w14:paraId="1B429A99" w14:textId="77777777" w:rsidTr="00017157">
            <w:trPr>
              <w:tblCellSpacing w:w="42" w:type="dxa"/>
            </w:trPr>
            <w:tc>
              <w:tcPr>
                <w:tcW w:w="775" w:type="dxa"/>
                <w:vAlign w:val="center"/>
              </w:tcPr>
              <w:p w14:paraId="253C6FFD" w14:textId="77777777" w:rsidR="00DF12C8" w:rsidRPr="00B56B74" w:rsidRDefault="00DF12C8" w:rsidP="00017157">
                <w:pPr>
                  <w:pStyle w:val="111"/>
                </w:pPr>
              </w:p>
            </w:tc>
            <w:tc>
              <w:tcPr>
                <w:tcW w:w="2893" w:type="dxa"/>
                <w:tcMar>
                  <w:left w:w="85" w:type="dxa"/>
                </w:tcMar>
                <w:vAlign w:val="center"/>
              </w:tcPr>
              <w:p w14:paraId="1AA0F94E" w14:textId="77777777" w:rsidR="00DF12C8" w:rsidRPr="002C5180" w:rsidRDefault="00DF12C8" w:rsidP="00017157">
                <w:pPr>
                  <w:pStyle w:val="afffff"/>
                  <w:jc w:val="both"/>
                  <w:rPr>
                    <w:rFonts w:asciiTheme="minorHAnsi" w:hAnsiTheme="minorHAnsi"/>
                    <w:sz w:val="20"/>
                  </w:rPr>
                </w:pPr>
                <w:r w:rsidRPr="00AB7DCE">
                  <w:rPr>
                    <w:rFonts w:asciiTheme="minorHAnsi" w:hAnsiTheme="minorHAnsi" w:cs="Calibri"/>
                    <w:color w:val="000000"/>
                    <w:sz w:val="20"/>
                  </w:rPr>
                  <w:t>Доля работ (услуг)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C88E840" w14:textId="63A01329" w:rsidR="00DF12C8" w:rsidRPr="002C5180" w:rsidRDefault="00DF12C8" w:rsidP="00017157">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1F1B39">
                  <w:rPr>
                    <w:noProof/>
                  </w:rPr>
                  <w:t>70 %</w:t>
                </w:r>
                <w:r w:rsidRPr="002C5180">
                  <w:rPr>
                    <w:noProof/>
                  </w:rPr>
                  <w:fldChar w:fldCharType="end"/>
                </w:r>
              </w:p>
            </w:tc>
          </w:tr>
          <w:tr w:rsidR="00DF12C8" w:rsidRPr="00B56B74" w14:paraId="06EF444C" w14:textId="77777777" w:rsidTr="00017157">
            <w:trPr>
              <w:tblCellSpacing w:w="42" w:type="dxa"/>
            </w:trPr>
            <w:tc>
              <w:tcPr>
                <w:tcW w:w="775" w:type="dxa"/>
                <w:vAlign w:val="center"/>
              </w:tcPr>
              <w:p w14:paraId="65318DA9" w14:textId="77777777" w:rsidR="00DF12C8" w:rsidRPr="00B56B74" w:rsidRDefault="00DF12C8" w:rsidP="00017157">
                <w:pPr>
                  <w:pStyle w:val="111"/>
                </w:pPr>
              </w:p>
            </w:tc>
            <w:tc>
              <w:tcPr>
                <w:tcW w:w="2893" w:type="dxa"/>
                <w:tcMar>
                  <w:left w:w="85" w:type="dxa"/>
                </w:tcMar>
                <w:vAlign w:val="center"/>
              </w:tcPr>
              <w:p w14:paraId="3914816F" w14:textId="77777777" w:rsidR="00DF12C8" w:rsidRPr="002C5180" w:rsidRDefault="00DF12C8"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2B64E86" w14:textId="1C2EE0CB" w:rsidR="00DF12C8" w:rsidRPr="002C5180" w:rsidRDefault="00DF12C8"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1F1B39">
                  <w:rPr>
                    <w:noProof/>
                  </w:rPr>
                  <w:t>90дней</w:t>
                </w:r>
                <w:r>
                  <w:rPr>
                    <w:noProof/>
                  </w:rPr>
                  <w:fldChar w:fldCharType="end"/>
                </w:r>
              </w:p>
            </w:tc>
          </w:tr>
          <w:tr w:rsidR="00872F73" w:rsidRPr="00B56B74" w14:paraId="457A3C2C" w14:textId="77777777" w:rsidTr="00173337">
            <w:trPr>
              <w:tblCellSpacing w:w="42" w:type="dxa"/>
            </w:trPr>
            <w:tc>
              <w:tcPr>
                <w:tcW w:w="775" w:type="dxa"/>
                <w:vAlign w:val="center"/>
              </w:tcPr>
              <w:p w14:paraId="241BD461" w14:textId="77777777" w:rsidR="00872F73" w:rsidRPr="00B56B74" w:rsidRDefault="00872F73" w:rsidP="00872F73">
                <w:pPr>
                  <w:pStyle w:val="111"/>
                </w:pPr>
              </w:p>
            </w:tc>
            <w:tc>
              <w:tcPr>
                <w:tcW w:w="2893" w:type="dxa"/>
                <w:tcMar>
                  <w:left w:w="85" w:type="dxa"/>
                </w:tcMar>
                <w:vAlign w:val="center"/>
              </w:tcPr>
              <w:p w14:paraId="5AAF4CA0" w14:textId="77777777" w:rsidR="00872F73" w:rsidRPr="002C5180" w:rsidRDefault="00872F73" w:rsidP="00872F73">
                <w:pPr>
                  <w:pStyle w:val="111"/>
                  <w:numPr>
                    <w:ilvl w:val="0"/>
                    <w:numId w:val="0"/>
                  </w:numPr>
                  <w:suppressAutoHyphens/>
                  <w:spacing w:after="0" w:line="240" w:lineRule="auto"/>
                  <w:jc w:val="left"/>
                  <w:rPr>
                    <w:rFonts w:asciiTheme="minorHAnsi" w:hAnsiTheme="minorHAnsi" w:cs="Calibri"/>
                    <w:color w:val="000000"/>
                  </w:rPr>
                </w:pPr>
                <w:r w:rsidRPr="002C5180">
                  <w:rPr>
                    <w:rFonts w:asciiTheme="minorHAnsi" w:hAnsiTheme="minorHAnsi"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21B8998" w14:textId="66360596" w:rsidR="00872F73" w:rsidRPr="002C5180" w:rsidRDefault="00161DB9" w:rsidP="00872F73">
                <w:pPr>
                  <w:pStyle w:val="111"/>
                  <w:numPr>
                    <w:ilvl w:val="0"/>
                    <w:numId w:val="0"/>
                  </w:numPr>
                  <w:spacing w:after="0" w:line="240" w:lineRule="auto"/>
                  <w:jc w:val="left"/>
                  <w:rPr>
                    <w:rFonts w:asciiTheme="minorHAnsi" w:hAnsiTheme="minorHAnsi"/>
                  </w:rPr>
                </w:pPr>
                <w:r w:rsidRPr="002C5180">
                  <w:fldChar w:fldCharType="begin"/>
                </w:r>
                <w:r w:rsidRPr="002C5180">
                  <w:rPr>
                    <w:rFonts w:asciiTheme="minorHAnsi" w:hAnsiTheme="minorHAnsi"/>
                  </w:rPr>
                  <w:instrText xml:space="preserve"> MERGEFIELD Иные_требования_к_предложениям </w:instrText>
                </w:r>
                <w:r w:rsidRPr="002C5180">
                  <w:fldChar w:fldCharType="separate"/>
                </w:r>
                <w:r w:rsidR="00EA17AA">
                  <w:rPr>
                    <w:rFonts w:asciiTheme="minorHAnsi" w:hAnsiTheme="minorHAnsi"/>
                    <w:noProof/>
                  </w:rPr>
                  <w:t>отсутствуют</w:t>
                </w:r>
                <w:r w:rsidRPr="002C5180">
                  <w:rPr>
                    <w:noProof/>
                  </w:rPr>
                  <w:fldChar w:fldCharType="end"/>
                </w:r>
              </w:p>
            </w:tc>
          </w:tr>
        </w:tbl>
      </w:sdtContent>
    </w:sdt>
    <w:p w14:paraId="7D634769" w14:textId="77777777" w:rsidR="00BC611E" w:rsidRPr="000A2007" w:rsidRDefault="00BC611E" w:rsidP="00BC611E">
      <w:pPr>
        <w:pStyle w:val="113"/>
      </w:pPr>
      <w:r>
        <w:t>Требования б</w:t>
      </w:r>
      <w:r w:rsidRPr="000A2007">
        <w:t>езопасност</w:t>
      </w:r>
      <w:r>
        <w:t>и</w:t>
      </w:r>
    </w:p>
    <w:sdt>
      <w:sdtPr>
        <w:alias w:val="Требования к безопасности"/>
        <w:tag w:val="Требования к безопасности"/>
        <w:id w:val="677928854"/>
        <w:placeholder>
          <w:docPart w:val="62FFBAB00FA9478983455381C549EF1A"/>
        </w:placeholder>
        <w15:color w:val="FFFF00"/>
      </w:sdtPr>
      <w:sdtEndPr/>
      <w:sdtContent>
        <w:p w14:paraId="64B788C5" w14:textId="77777777"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732437">
            <w:rPr>
              <w:noProof/>
            </w:rPr>
            <w:t>«Требования_безопасности»</w:t>
          </w:r>
          <w:r>
            <w:rPr>
              <w:noProof/>
            </w:rPr>
            <w:fldChar w:fldCharType="end"/>
          </w:r>
        </w:p>
      </w:sdtContent>
    </w:sdt>
    <w:p w14:paraId="7006D0B2" w14:textId="77777777" w:rsidR="00BC611E" w:rsidRDefault="00BC611E" w:rsidP="00BC611E">
      <w:pPr>
        <w:pStyle w:val="113"/>
      </w:pPr>
      <w:r>
        <w:lastRenderedPageBreak/>
        <w:t xml:space="preserve">Требования </w:t>
      </w:r>
      <w:r w:rsidR="00204828">
        <w:t>иные</w:t>
      </w:r>
    </w:p>
    <w:sdt>
      <w:sdtPr>
        <w:alias w:val="Требования к техническому предложению"/>
        <w:tag w:val="Требования к техническому предложению"/>
        <w:id w:val="-2981099"/>
        <w:lock w:val="sdtLocked"/>
        <w:placeholder>
          <w:docPart w:val="4701630DCD8442228F72C351A6D868EE"/>
        </w:placeholder>
        <w15:color w:val="FFFF00"/>
      </w:sdtPr>
      <w:sdtEndPr/>
      <w:sdtContent>
        <w:p w14:paraId="5081226A" w14:textId="77777777" w:rsidR="00281EE5" w:rsidRPr="00281EE5" w:rsidRDefault="00281EE5" w:rsidP="00281EE5">
          <w:pPr>
            <w:pStyle w:val="1113"/>
            <w:rPr>
              <w:color w:val="auto"/>
            </w:rPr>
          </w:pPr>
          <w:r w:rsidRPr="00281EE5">
            <w:rPr>
              <w:color w:val="auto"/>
            </w:rPr>
            <w:t>Товары (материалы, оборудование): должны быть новыми: не должны быть ранее использованными, длительного хранения, восстановленными или модернизированными; не должны быть в залоге, под арестом или иным обременением.</w:t>
          </w:r>
        </w:p>
        <w:p w14:paraId="05123020" w14:textId="77777777" w:rsidR="00BA5F6B" w:rsidRPr="00281EE5" w:rsidRDefault="00281EE5" w:rsidP="00281EE5">
          <w:pPr>
            <w:pStyle w:val="1113"/>
            <w:rPr>
              <w:color w:val="auto"/>
            </w:rPr>
            <w:sectPr w:rsidR="00BA5F6B" w:rsidRPr="00281EE5" w:rsidSect="00243AC8">
              <w:footerReference w:type="default" r:id="rId16"/>
              <w:pgSz w:w="11906" w:h="16838"/>
              <w:pgMar w:top="709" w:right="1701" w:bottom="1276" w:left="1701" w:header="709" w:footer="709" w:gutter="0"/>
              <w:cols w:space="708"/>
              <w:docGrid w:linePitch="360"/>
            </w:sectPr>
          </w:pPr>
          <w:r w:rsidRPr="00281EE5">
            <w:rPr>
              <w:color w:val="auto"/>
            </w:rP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204828" w:rsidRPr="00281EE5">
            <w:rPr>
              <w:color w:val="auto"/>
            </w:rPr>
            <w:t>.</w:t>
          </w:r>
        </w:p>
      </w:sdtContent>
    </w:sdt>
    <w:p w14:paraId="25CCF985" w14:textId="77777777" w:rsidR="00BE3194" w:rsidRDefault="00BE3194" w:rsidP="00BE3194">
      <w:pPr>
        <w:pStyle w:val="1"/>
      </w:pPr>
      <w:bookmarkStart w:id="5" w:name="_Ref534988715"/>
      <w:bookmarkStart w:id="6" w:name="_Toc143602199"/>
      <w:r w:rsidRPr="007872F0">
        <w:lastRenderedPageBreak/>
        <w:t xml:space="preserve">Требования к участникам </w:t>
      </w:r>
      <w:r>
        <w:t>закупки</w:t>
      </w:r>
      <w:bookmarkEnd w:id="5"/>
      <w:bookmarkEnd w:id="6"/>
    </w:p>
    <w:p w14:paraId="438D1824" w14:textId="77777777" w:rsidR="00BE3194" w:rsidRDefault="006F2981" w:rsidP="002B3785">
      <w:pPr>
        <w:pStyle w:val="113"/>
      </w:pPr>
      <w:bookmarkStart w:id="7" w:name="_Ref536436102"/>
      <w:r>
        <w:t>Перечень</w:t>
      </w:r>
      <w:r w:rsidR="00B377D5" w:rsidRPr="00B377D5">
        <w:t xml:space="preserve"> </w:t>
      </w:r>
      <w:r w:rsidR="00B377D5">
        <w:t>общих</w:t>
      </w:r>
      <w:r>
        <w:t xml:space="preserve"> т</w:t>
      </w:r>
      <w:r w:rsidR="00B27C69">
        <w:t>ребований к участникам закупки</w:t>
      </w:r>
      <w:bookmarkEnd w:id="7"/>
    </w:p>
    <w:tbl>
      <w:tblPr>
        <w:tblStyle w:val="affffb"/>
        <w:tblW w:w="9356" w:type="dxa"/>
        <w:tblLayout w:type="fixed"/>
        <w:tblLook w:val="04A0" w:firstRow="1" w:lastRow="0" w:firstColumn="1" w:lastColumn="0" w:noHBand="0" w:noVBand="1"/>
      </w:tblPr>
      <w:tblGrid>
        <w:gridCol w:w="405"/>
        <w:gridCol w:w="3706"/>
        <w:gridCol w:w="5245"/>
      </w:tblGrid>
      <w:tr w:rsidR="0047532E" w14:paraId="48DEBC12" w14:textId="77777777" w:rsidTr="00E673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6E3F918" w14:textId="77777777" w:rsidR="0047532E" w:rsidRPr="0047532E" w:rsidRDefault="0047532E" w:rsidP="004F0C97">
            <w:pPr>
              <w:suppressAutoHyphens/>
            </w:pPr>
            <w:r w:rsidRPr="0047532E">
              <w:t>№</w:t>
            </w:r>
          </w:p>
        </w:tc>
        <w:tc>
          <w:tcPr>
            <w:tcW w:w="3706" w:type="dxa"/>
            <w:vAlign w:val="center"/>
          </w:tcPr>
          <w:p w14:paraId="42D7C34B" w14:textId="77777777" w:rsidR="0047532E" w:rsidRPr="0047532E" w:rsidRDefault="0047532E" w:rsidP="004F0C97">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5245" w:type="dxa"/>
            <w:vAlign w:val="center"/>
          </w:tcPr>
          <w:p w14:paraId="6A6BE936" w14:textId="77777777" w:rsidR="0047532E" w:rsidRPr="0047532E" w:rsidRDefault="00B76752" w:rsidP="008C4C1D">
            <w:pPr>
              <w:suppressAutoHyphens/>
              <w:cnfStyle w:val="100000000000" w:firstRow="1" w:lastRow="0" w:firstColumn="0" w:lastColumn="0" w:oddVBand="0" w:evenVBand="0" w:oddHBand="0" w:evenHBand="0" w:firstRowFirstColumn="0" w:firstRowLastColumn="0" w:lastRowFirstColumn="0" w:lastRowLastColumn="0"/>
            </w:pPr>
            <w:r>
              <w:t>Документ</w:t>
            </w:r>
            <w:r w:rsidR="0023097D">
              <w:t>ы</w:t>
            </w:r>
            <w:r w:rsidR="006F7EC6">
              <w:t xml:space="preserve"> (сведения)</w:t>
            </w:r>
            <w:r>
              <w:t>, подтверждающи</w:t>
            </w:r>
            <w:r w:rsidR="0023097D">
              <w:t>е</w:t>
            </w:r>
            <w:r>
              <w:t xml:space="preserve"> соответствие</w:t>
            </w:r>
            <w:r w:rsidR="0047532E">
              <w:t xml:space="preserve"> требованию</w:t>
            </w:r>
          </w:p>
        </w:tc>
      </w:tr>
      <w:tr w:rsidR="0078597D" w14:paraId="50D1BA84" w14:textId="77777777" w:rsidTr="00E6737E">
        <w:trPr>
          <w:cnfStyle w:val="000000100000" w:firstRow="0" w:lastRow="0" w:firstColumn="0" w:lastColumn="0" w:oddVBand="0" w:evenVBand="0" w:oddHBand="1" w:evenHBand="0" w:firstRowFirstColumn="0" w:firstRowLastColumn="0" w:lastRowFirstColumn="0" w:lastRowLastColumn="0"/>
          <w:trHeight w:val="7257"/>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3E1D742" w14:textId="77777777" w:rsidR="0078597D" w:rsidRPr="0057727C" w:rsidRDefault="0078597D" w:rsidP="00E6737E">
            <w:pPr>
              <w:pStyle w:val="ac"/>
              <w:numPr>
                <w:ilvl w:val="0"/>
                <w:numId w:val="6"/>
              </w:numPr>
              <w:suppressAutoHyphens/>
              <w:jc w:val="both"/>
            </w:pPr>
          </w:p>
        </w:tc>
        <w:tc>
          <w:tcPr>
            <w:tcW w:w="3706" w:type="dxa"/>
            <w:vAlign w:val="center"/>
          </w:tcPr>
          <w:p w14:paraId="2A0BB4DA" w14:textId="77777777" w:rsidR="0078597D" w:rsidRPr="007A6892" w:rsidRDefault="0078597D" w:rsidP="00E6737E">
            <w:pPr>
              <w:suppressAutoHyphens/>
              <w:jc w:val="both"/>
              <w:cnfStyle w:val="000000100000" w:firstRow="0" w:lastRow="0" w:firstColumn="0" w:lastColumn="0" w:oddVBand="0" w:evenVBand="0" w:oddHBand="1" w:evenHBand="0" w:firstRowFirstColumn="0" w:firstRowLastColumn="0" w:lastRowFirstColumn="0" w:lastRowLastColumn="0"/>
            </w:pPr>
            <w:r w:rsidRPr="0078597D">
              <w:t>Правомочность подачи заявки на участие в закупке</w:t>
            </w:r>
          </w:p>
        </w:tc>
        <w:tc>
          <w:tcPr>
            <w:tcW w:w="5245" w:type="dxa"/>
            <w:vAlign w:val="center"/>
          </w:tcPr>
          <w:sdt>
            <w:sdtPr>
              <w:id w:val="-1166390939"/>
              <w:placeholder>
                <w:docPart w:val="4701630DCD8442228F72C351A6D868EE"/>
              </w:placeholder>
              <w15:color w:val="FFFF00"/>
            </w:sdtPr>
            <w:sdtEndPr/>
            <w:sdtContent>
              <w:p w14:paraId="1E25D9AD" w14:textId="77777777" w:rsidR="00967A80"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1</w:t>
                </w:r>
                <w:r w:rsidR="00967A80" w:rsidRPr="00487719">
                  <w:rPr>
                    <w:b/>
                  </w:rPr>
                  <w:t>.</w:t>
                </w:r>
                <w:r w:rsidR="00967A80">
                  <w:t xml:space="preserve"> </w:t>
                </w:r>
                <w:r w:rsidR="008E35CD">
                  <w:t xml:space="preserve">Копия выписки или </w:t>
                </w:r>
                <w:r w:rsidR="0033450D">
                  <w:t xml:space="preserve">оригинал </w:t>
                </w:r>
                <w:r w:rsidR="008E35CD" w:rsidRPr="002F284C">
                  <w:t>в</w:t>
                </w:r>
                <w:r w:rsidR="006F1D70" w:rsidRPr="002F284C">
                  <w:t>ыписк</w:t>
                </w:r>
                <w:r w:rsidR="0033450D">
                  <w:t>и</w:t>
                </w:r>
                <w:r w:rsidR="006F1D70" w:rsidRPr="002F284C">
                  <w:t xml:space="preserve"> из ЕГРЮЛ (ЕГРИП)</w:t>
                </w:r>
                <w:r w:rsidR="00467342">
                  <w:t>,</w:t>
                </w:r>
                <w:r w:rsidR="006F1D70">
                  <w:t xml:space="preserve"> полученн</w:t>
                </w:r>
                <w:r w:rsidR="0054798C">
                  <w:t>ой</w:t>
                </w:r>
                <w:r w:rsidR="006F1D70" w:rsidRPr="006F1D70">
                  <w:t xml:space="preserve"> </w:t>
                </w:r>
                <w:r w:rsidR="002F284C">
                  <w:t>в электронной форме (</w:t>
                </w:r>
                <w:hyperlink r:id="rId17" w:history="1">
                  <w:r w:rsidR="002F284C" w:rsidRPr="002F284C">
                    <w:rPr>
                      <w:rStyle w:val="ae"/>
                    </w:rPr>
                    <w:t>https://egrul.nalog.ru/index.html</w:t>
                  </w:r>
                </w:hyperlink>
                <w:r w:rsidR="002F284C">
                  <w:t>) или бумажной форме</w:t>
                </w:r>
                <w:r w:rsidR="00F827C4">
                  <w:t xml:space="preserve"> </w:t>
                </w:r>
                <w:r w:rsidR="00B0252D">
                  <w:t xml:space="preserve">(непосредственно в ФНС) </w:t>
                </w:r>
                <w:r w:rsidR="00B5403B">
                  <w:t xml:space="preserve">— </w:t>
                </w:r>
                <w:r w:rsidR="006F1D70" w:rsidRPr="006F1D70">
                  <w:t>не ранее месяц</w:t>
                </w:r>
                <w:r w:rsidR="00844865">
                  <w:t>а</w:t>
                </w:r>
                <w:r w:rsidR="006F1D70" w:rsidRPr="006F1D70">
                  <w:t xml:space="preserve"> до дня размещения извещения о проведении </w:t>
                </w:r>
                <w:r w:rsidR="006F1D70">
                  <w:t>закупки</w:t>
                </w:r>
                <w:r w:rsidR="00967A80">
                  <w:t>.</w:t>
                </w:r>
              </w:p>
              <w:p w14:paraId="2D1C8A74" w14:textId="77777777" w:rsidR="00476CD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2</w:t>
                </w:r>
                <w:r w:rsidR="00967A80" w:rsidRPr="00487719">
                  <w:rPr>
                    <w:b/>
                  </w:rPr>
                  <w:t>.</w:t>
                </w:r>
                <w:r w:rsidR="002F5A6C">
                  <w:t xml:space="preserve"> </w:t>
                </w:r>
                <w:r w:rsidR="00C61598">
                  <w:t>К</w:t>
                </w:r>
                <w:r w:rsidR="00C61598" w:rsidRPr="0078597D">
                  <w:t>опии</w:t>
                </w:r>
                <w:r w:rsidR="009F4CC1">
                  <w:t xml:space="preserve"> доверенности </w:t>
                </w:r>
                <w:r w:rsidR="00C61598">
                  <w:t>и</w:t>
                </w:r>
                <w:r w:rsidR="00C61598" w:rsidRPr="0078597D">
                  <w:t xml:space="preserve"> документов, удостоверяющих личность </w:t>
                </w:r>
                <w:r w:rsidR="00C61598">
                  <w:t xml:space="preserve">лица, </w:t>
                </w:r>
                <w:r w:rsidR="001C38BE">
                  <w:t>подписывающего заявку</w:t>
                </w:r>
                <w:r w:rsidR="00C61598">
                  <w:t xml:space="preserve"> на участие в закупке от имени участника закупки</w:t>
                </w:r>
                <w:r w:rsidR="00606590">
                  <w:t>, если это лицо действует по доверенности</w:t>
                </w:r>
                <w:r w:rsidR="00476CD1">
                  <w:t>.</w:t>
                </w:r>
              </w:p>
              <w:p w14:paraId="3AF85E5B" w14:textId="77777777" w:rsidR="00DF3CC5" w:rsidRPr="00D73D97" w:rsidRDefault="00476CD1"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3.</w:t>
                </w:r>
                <w:r>
                  <w:t xml:space="preserve"> </w:t>
                </w:r>
                <w:r w:rsidR="002F5A6C">
                  <w:t>К</w:t>
                </w:r>
                <w:r w:rsidR="0078597D" w:rsidRPr="0078597D">
                  <w:t>опии</w:t>
                </w:r>
                <w:r w:rsidR="00C61598">
                  <w:t xml:space="preserve"> доверенности и</w:t>
                </w:r>
                <w:r w:rsidR="0078597D" w:rsidRPr="0078597D">
                  <w:t xml:space="preserve"> документов, удостоверяющих личность </w:t>
                </w:r>
                <w:r w:rsidR="004455C2">
                  <w:t>лица</w:t>
                </w:r>
                <w:r w:rsidR="00291992">
                  <w:t xml:space="preserve">, подписывающего договор </w:t>
                </w:r>
                <w:r w:rsidR="00D27FAE">
                  <w:t xml:space="preserve">по результатам закупки </w:t>
                </w:r>
                <w:r w:rsidR="00291992">
                  <w:t>от имени участника закупки, если это лицо действует по доверенности</w:t>
                </w:r>
                <w:r w:rsidR="006A2440">
                  <w:t>.</w:t>
                </w:r>
              </w:p>
              <w:p w14:paraId="65489735" w14:textId="77777777" w:rsidR="00C51201" w:rsidRDefault="008F2D97" w:rsidP="00E6737E">
                <w:pPr>
                  <w:suppressAutoHyphens/>
                  <w:jc w:val="both"/>
                  <w:cnfStyle w:val="000000100000" w:firstRow="0" w:lastRow="0" w:firstColumn="0" w:lastColumn="0" w:oddVBand="0" w:evenVBand="0" w:oddHBand="1" w:evenHBand="0" w:firstRowFirstColumn="0" w:firstRowLastColumn="0" w:lastRowFirstColumn="0" w:lastRowLastColumn="0"/>
                </w:pPr>
                <w:r w:rsidRPr="00487719">
                  <w:rPr>
                    <w:b/>
                  </w:rPr>
                  <w:t>4</w:t>
                </w:r>
                <w:r w:rsidR="006A2440" w:rsidRPr="00487719">
                  <w:rPr>
                    <w:b/>
                  </w:rPr>
                  <w:t>.</w:t>
                </w:r>
                <w:r w:rsidR="00805168">
                  <w:t xml:space="preserve"> Копия решения или</w:t>
                </w:r>
                <w:r w:rsidR="006A2440">
                  <w:t xml:space="preserve"> </w:t>
                </w:r>
                <w:r w:rsidR="008111D2">
                  <w:t xml:space="preserve">оригинал </w:t>
                </w:r>
                <w:r w:rsidR="00805168">
                  <w:t>р</w:t>
                </w:r>
                <w:r w:rsidR="008111D2">
                  <w:t>ешения</w:t>
                </w:r>
                <w:r w:rsidR="006A2440" w:rsidRPr="006A2440">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t xml:space="preserve">документами юридического лица и, </w:t>
                </w:r>
                <w:r w:rsidR="006A2440" w:rsidRPr="006A2440">
                  <w:t xml:space="preserve">если для участника закупки поставка товаров, выполнение работ, оказание услуг, являющихся предметом </w:t>
                </w:r>
                <w:r w:rsidR="0056121C">
                  <w:t>закупки</w:t>
                </w:r>
                <w:r w:rsidR="006A2440" w:rsidRPr="006A2440">
                  <w:t>, являются крупной сделкой</w:t>
                </w:r>
                <w:r w:rsidR="001F1860">
                  <w:t>.</w:t>
                </w:r>
              </w:p>
              <w:p w14:paraId="2CDDB767" w14:textId="6BF8A255" w:rsidR="006A2440" w:rsidRDefault="00C51201" w:rsidP="00E6737E">
                <w:pPr>
                  <w:suppressAutoHyphens/>
                  <w:jc w:val="both"/>
                  <w:cnfStyle w:val="000000100000" w:firstRow="0" w:lastRow="0" w:firstColumn="0" w:lastColumn="0" w:oddVBand="0" w:evenVBand="0" w:oddHBand="1" w:evenHBand="0" w:firstRowFirstColumn="0" w:firstRowLastColumn="0" w:lastRowFirstColumn="0" w:lastRowLastColumn="0"/>
                </w:pPr>
                <w:r w:rsidRPr="00C51201">
                  <w:rPr>
                    <w:b/>
                  </w:rPr>
                  <w:t>5.</w:t>
                </w:r>
                <w:r>
                  <w:rPr>
                    <w:b/>
                  </w:rPr>
                  <w:t xml:space="preserve"> </w:t>
                </w:r>
                <w:r w:rsidR="00427F1B">
                  <w:t>При участии в составе</w:t>
                </w:r>
                <w:r>
                  <w:t xml:space="preserve"> консорциума </w:t>
                </w:r>
                <w:r w:rsidR="00F01D92">
                  <w:t xml:space="preserve">(см. </w:t>
                </w:r>
                <w:r w:rsidR="00F01D92" w:rsidRPr="001779D4">
                  <w:rPr>
                    <w:rStyle w:val="affff"/>
                  </w:rPr>
                  <w:t xml:space="preserve">п. </w:t>
                </w:r>
                <w:r w:rsidR="00F01D92" w:rsidRPr="001779D4">
                  <w:rPr>
                    <w:rStyle w:val="affff"/>
                  </w:rPr>
                  <w:fldChar w:fldCharType="begin"/>
                </w:r>
                <w:r w:rsidR="00F01D92" w:rsidRPr="001779D4">
                  <w:rPr>
                    <w:rStyle w:val="affff"/>
                  </w:rPr>
                  <w:instrText xml:space="preserve"> REF _Ref5457343 \r \h  \* MERGEFORMAT </w:instrText>
                </w:r>
                <w:r w:rsidR="00F01D92" w:rsidRPr="001779D4">
                  <w:rPr>
                    <w:rStyle w:val="affff"/>
                  </w:rPr>
                </w:r>
                <w:r w:rsidR="00F01D92" w:rsidRPr="001779D4">
                  <w:rPr>
                    <w:rStyle w:val="affff"/>
                  </w:rPr>
                  <w:fldChar w:fldCharType="separate"/>
                </w:r>
                <w:r w:rsidR="00C41468">
                  <w:rPr>
                    <w:rStyle w:val="affff"/>
                  </w:rPr>
                  <w:t>6.5.3</w:t>
                </w:r>
                <w:r w:rsidR="00F01D92" w:rsidRPr="001779D4">
                  <w:rPr>
                    <w:rStyle w:val="affff"/>
                  </w:rPr>
                  <w:fldChar w:fldCharType="end"/>
                </w:r>
                <w:r w:rsidR="00F01D92">
                  <w:t xml:space="preserve">) </w:t>
                </w:r>
                <w:r>
                  <w:t xml:space="preserve">— </w:t>
                </w:r>
                <w:r w:rsidR="005608FE">
                  <w:t xml:space="preserve">копия </w:t>
                </w:r>
                <w:r w:rsidR="00427F1B">
                  <w:t>с</w:t>
                </w:r>
                <w:r w:rsidR="005608FE">
                  <w:t>оглашения</w:t>
                </w:r>
                <w:r w:rsidR="00427F1B">
                  <w:t xml:space="preserve"> между участниками консорциума (об участии нескольких лиц на стороне одного участника закупки (в составе консорциума)</w:t>
                </w:r>
                <w:r>
                  <w:t>.</w:t>
                </w:r>
              </w:p>
            </w:sdtContent>
          </w:sdt>
        </w:tc>
      </w:tr>
      <w:tr w:rsidR="00111EF4" w14:paraId="7D1EB89C" w14:textId="77777777" w:rsidTr="00E6737E">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8ED3A77" w14:textId="77777777" w:rsidR="00111EF4" w:rsidRPr="0057727C" w:rsidRDefault="00111EF4" w:rsidP="00111EF4">
            <w:pPr>
              <w:pStyle w:val="ac"/>
              <w:numPr>
                <w:ilvl w:val="0"/>
                <w:numId w:val="6"/>
              </w:numPr>
              <w:suppressAutoHyphens/>
              <w:jc w:val="both"/>
            </w:pPr>
          </w:p>
        </w:tc>
        <w:tc>
          <w:tcPr>
            <w:tcW w:w="3706" w:type="dxa"/>
            <w:vAlign w:val="center"/>
          </w:tcPr>
          <w:p w14:paraId="5FE898E8" w14:textId="77777777" w:rsidR="00111EF4" w:rsidRPr="0047532E" w:rsidRDefault="00111EF4" w:rsidP="00111EF4">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80588F607D1A477BB78F9B0E84981E18"/>
            </w:placeholder>
            <w15:color w:val="FFFF00"/>
          </w:sdtPr>
          <w:sdtEndPr/>
          <w:sdtContent>
            <w:tc>
              <w:tcPr>
                <w:tcW w:w="5245" w:type="dxa"/>
                <w:vAlign w:val="center"/>
              </w:tcPr>
              <w:p w14:paraId="793EE687" w14:textId="77777777" w:rsidR="00111EF4" w:rsidRPr="0047532E" w:rsidRDefault="00111EF4" w:rsidP="00111EF4">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tr>
      <w:tr w:rsidR="0047532E" w14:paraId="0AE6EA50"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E9D2459" w14:textId="77777777" w:rsidR="0047532E" w:rsidRPr="0057727C" w:rsidRDefault="0047532E" w:rsidP="00E6737E">
            <w:pPr>
              <w:pStyle w:val="ac"/>
              <w:numPr>
                <w:ilvl w:val="0"/>
                <w:numId w:val="6"/>
              </w:numPr>
              <w:suppressAutoHyphens/>
              <w:jc w:val="both"/>
            </w:pPr>
          </w:p>
        </w:tc>
        <w:tc>
          <w:tcPr>
            <w:tcW w:w="3706" w:type="dxa"/>
            <w:vAlign w:val="center"/>
          </w:tcPr>
          <w:p w14:paraId="0D881E8F" w14:textId="77777777" w:rsidR="0047532E" w:rsidRPr="0047532E" w:rsidRDefault="00196D4B" w:rsidP="00E6737E">
            <w:pPr>
              <w:suppressAutoHyphens/>
              <w:jc w:val="both"/>
              <w:cnfStyle w:val="000000100000" w:firstRow="0" w:lastRow="0" w:firstColumn="0" w:lastColumn="0" w:oddVBand="0" w:evenVBand="0" w:oddHBand="1" w:evenHBand="0" w:firstRowFirstColumn="0" w:firstRowLastColumn="0" w:lastRowFirstColumn="0" w:lastRowLastColumn="0"/>
            </w:pPr>
            <w:r w:rsidRPr="00196D4B">
              <w:t>Неприостановление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2320AECA2B95483490B5ED84D2458341"/>
            </w:placeholder>
            <w15:color w:val="FFFF00"/>
          </w:sdtPr>
          <w:sdtEndPr/>
          <w:sdtContent>
            <w:sdt>
              <w:sdtPr>
                <w:id w:val="-1825498209"/>
                <w:placeholder>
                  <w:docPart w:val="B3559B3856224BBDAFFEC07C360F46A5"/>
                </w:placeholder>
                <w15:color w:val="FFFF00"/>
              </w:sdtPr>
              <w:sdtEndPr/>
              <w:sdtContent>
                <w:sdt>
                  <w:sdtPr>
                    <w:id w:val="-588309584"/>
                    <w:placeholder>
                      <w:docPart w:val="1F69F623C0584B15B37E9D6C145EA9DF"/>
                    </w:placeholder>
                    <w15:color w:val="FFFF00"/>
                  </w:sdtPr>
                  <w:sdtEndPr/>
                  <w:sdtContent>
                    <w:tc>
                      <w:tcPr>
                        <w:tcW w:w="5245" w:type="dxa"/>
                        <w:vAlign w:val="center"/>
                      </w:tcPr>
                      <w:p w14:paraId="3A091E94" w14:textId="77777777" w:rsidR="0047532E" w:rsidRPr="0047532E" w:rsidRDefault="008E7EB1"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A6892" w14:paraId="55B0A301"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7B7AAAB" w14:textId="77777777" w:rsidR="007A6892" w:rsidRPr="0057727C" w:rsidRDefault="007A6892" w:rsidP="00E6737E">
            <w:pPr>
              <w:pStyle w:val="ac"/>
              <w:numPr>
                <w:ilvl w:val="0"/>
                <w:numId w:val="6"/>
              </w:numPr>
              <w:suppressAutoHyphens/>
              <w:jc w:val="both"/>
            </w:pPr>
          </w:p>
        </w:tc>
        <w:tc>
          <w:tcPr>
            <w:tcW w:w="3706" w:type="dxa"/>
            <w:vAlign w:val="center"/>
          </w:tcPr>
          <w:p w14:paraId="3C1B5762" w14:textId="77777777" w:rsidR="007A6892" w:rsidRPr="007A6892" w:rsidRDefault="00EB7330" w:rsidP="00E6737E">
            <w:pPr>
              <w:suppressAutoHyphens/>
              <w:jc w:val="both"/>
              <w:cnfStyle w:val="000000010000" w:firstRow="0" w:lastRow="0" w:firstColumn="0" w:lastColumn="0" w:oddVBand="0" w:evenVBand="0" w:oddHBand="0" w:evenHBand="1" w:firstRowFirstColumn="0" w:firstRowLastColumn="0" w:lastRowFirstColumn="0" w:lastRowLastColumn="0"/>
            </w:pPr>
            <w:r w:rsidRPr="00EB7330">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27E671BDCB58428B8D1FE62419818B75"/>
            </w:placeholder>
            <w15:color w:val="FFFF00"/>
          </w:sdtPr>
          <w:sdtEndPr/>
          <w:sdtContent>
            <w:sdt>
              <w:sdtPr>
                <w:id w:val="1734434407"/>
                <w:placeholder>
                  <w:docPart w:val="83198E55DD3C4CF88670F7B14EBC8542"/>
                </w:placeholder>
                <w15:color w:val="FFFF00"/>
              </w:sdtPr>
              <w:sdtEndPr/>
              <w:sdtContent>
                <w:sdt>
                  <w:sdtPr>
                    <w:id w:val="128986883"/>
                    <w:placeholder>
                      <w:docPart w:val="32DC43DC2A19456DBE06E7DADF574E27"/>
                    </w:placeholder>
                    <w15:color w:val="FFFF00"/>
                  </w:sdtPr>
                  <w:sdtEndPr/>
                  <w:sdtContent>
                    <w:tc>
                      <w:tcPr>
                        <w:tcW w:w="5245" w:type="dxa"/>
                        <w:vAlign w:val="center"/>
                      </w:tcPr>
                      <w:p w14:paraId="7FF42EB4" w14:textId="77777777" w:rsidR="007A6892" w:rsidRPr="0047532E" w:rsidRDefault="008E7EB1"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EB7330" w14:paraId="54FE8BBE"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46A41B0" w14:textId="77777777" w:rsidR="00EB7330" w:rsidRPr="0057727C" w:rsidRDefault="00EB7330" w:rsidP="00E6737E">
            <w:pPr>
              <w:pStyle w:val="ac"/>
              <w:numPr>
                <w:ilvl w:val="0"/>
                <w:numId w:val="6"/>
              </w:numPr>
              <w:suppressAutoHyphens/>
              <w:jc w:val="both"/>
            </w:pPr>
          </w:p>
        </w:tc>
        <w:tc>
          <w:tcPr>
            <w:tcW w:w="3706" w:type="dxa"/>
            <w:vAlign w:val="center"/>
          </w:tcPr>
          <w:p w14:paraId="2B670575" w14:textId="77777777" w:rsidR="00EB7330" w:rsidRPr="007A6892" w:rsidRDefault="00EB7330" w:rsidP="00E6737E">
            <w:pPr>
              <w:suppressAutoHyphens/>
              <w:jc w:val="both"/>
              <w:cnfStyle w:val="000000100000" w:firstRow="0" w:lastRow="0" w:firstColumn="0" w:lastColumn="0" w:oddVBand="0" w:evenVBand="0" w:oddHBand="1" w:evenHBand="0" w:firstRowFirstColumn="0" w:firstRowLastColumn="0" w:lastRowFirstColumn="0" w:lastRowLastColumn="0"/>
            </w:pPr>
            <w:r w:rsidRPr="00EB7330">
              <w:t>Отсутствие у участника закупки ограничений для участия в закупках, установленных законодательством Российской Федерации</w:t>
            </w:r>
          </w:p>
        </w:tc>
        <w:sdt>
          <w:sdtPr>
            <w:id w:val="877824683"/>
            <w:placeholder>
              <w:docPart w:val="CE231B89AC8C4C24AB9E263B534FFDBB"/>
            </w:placeholder>
            <w15:color w:val="FFFF00"/>
          </w:sdtPr>
          <w:sdtEndPr/>
          <w:sdtContent>
            <w:tc>
              <w:tcPr>
                <w:tcW w:w="5245" w:type="dxa"/>
                <w:vAlign w:val="center"/>
              </w:tcPr>
              <w:p w14:paraId="2A49318C" w14:textId="77777777" w:rsidR="00EB7330" w:rsidRDefault="00EB7330"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tr>
      <w:tr w:rsidR="007228C6" w14:paraId="390ED7CB"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443E797" w14:textId="77777777" w:rsidR="007228C6" w:rsidRPr="0057727C" w:rsidRDefault="007228C6" w:rsidP="00E6737E">
            <w:pPr>
              <w:pStyle w:val="ac"/>
              <w:numPr>
                <w:ilvl w:val="0"/>
                <w:numId w:val="6"/>
              </w:numPr>
              <w:suppressAutoHyphens/>
              <w:jc w:val="both"/>
            </w:pPr>
          </w:p>
        </w:tc>
        <w:tc>
          <w:tcPr>
            <w:tcW w:w="3706" w:type="dxa"/>
            <w:vAlign w:val="center"/>
          </w:tcPr>
          <w:p w14:paraId="7C187773" w14:textId="77777777" w:rsidR="007228C6" w:rsidRPr="007A6892"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 xml:space="preserve">Отсутствие у привлекаемых работников непогашенной судимости за умышленные </w:t>
            </w:r>
            <w:r w:rsidRPr="003D050D">
              <w:t>преступления; психических заболеваний, несовместимых с выполнением поставки закупаемой продукции</w:t>
            </w:r>
            <w:r>
              <w:t>;</w:t>
            </w:r>
            <w:r w:rsidRPr="007A6892">
              <w:t xml:space="preserve"> наркотической и алкогольной зависимости</w:t>
            </w:r>
          </w:p>
        </w:tc>
        <w:sdt>
          <w:sdtPr>
            <w:id w:val="-1782330509"/>
            <w:placeholder>
              <w:docPart w:val="5631A0AB245B40DA80BD834B54B2CDF1"/>
            </w:placeholder>
            <w15:color w:val="FFFF00"/>
          </w:sdtPr>
          <w:sdtEndPr/>
          <w:sdtContent>
            <w:sdt>
              <w:sdtPr>
                <w:id w:val="-1227372339"/>
                <w:placeholder>
                  <w:docPart w:val="9171A0A636C3454991BCD03104C09D88"/>
                </w:placeholder>
                <w15:color w:val="FFFF00"/>
              </w:sdtPr>
              <w:sdtEndPr/>
              <w:sdtContent>
                <w:sdt>
                  <w:sdtPr>
                    <w:id w:val="-85692800"/>
                    <w:placeholder>
                      <w:docPart w:val="7636B42793014A5DA14284924D76803C"/>
                    </w:placeholder>
                    <w15:color w:val="FFFF00"/>
                  </w:sdtPr>
                  <w:sdtEndPr/>
                  <w:sdtContent>
                    <w:tc>
                      <w:tcPr>
                        <w:tcW w:w="5245" w:type="dxa"/>
                        <w:vAlign w:val="center"/>
                      </w:tcPr>
                      <w:p w14:paraId="51AB70AF" w14:textId="77777777" w:rsidR="007228C6" w:rsidRDefault="007228C6" w:rsidP="00E6737E">
                        <w:pPr>
                          <w:suppressAutoHyphens/>
                          <w:jc w:val="both"/>
                          <w:cnfStyle w:val="000000010000" w:firstRow="0" w:lastRow="0" w:firstColumn="0" w:lastColumn="0" w:oddVBand="0" w:evenVBand="0" w:oddHBand="0" w:evenHBand="1"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7228C6" w14:paraId="4326529B"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9796802" w14:textId="77777777" w:rsidR="007228C6" w:rsidRPr="0057727C" w:rsidRDefault="007228C6" w:rsidP="00E6737E">
            <w:pPr>
              <w:pStyle w:val="ac"/>
              <w:numPr>
                <w:ilvl w:val="0"/>
                <w:numId w:val="6"/>
              </w:numPr>
              <w:suppressAutoHyphens/>
              <w:jc w:val="both"/>
            </w:pPr>
          </w:p>
        </w:tc>
        <w:tc>
          <w:tcPr>
            <w:tcW w:w="3706" w:type="dxa"/>
            <w:vAlign w:val="center"/>
          </w:tcPr>
          <w:p w14:paraId="1197BF5D" w14:textId="77777777" w:rsidR="007228C6" w:rsidRPr="007A6892"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rsidRPr="007A6892">
              <w:t xml:space="preserve">Наличие у привлекаемых работников гражданства РФ и </w:t>
            </w:r>
            <w:r w:rsidRPr="005549A0">
              <w:t>регистрации по месту жительства в РФ</w:t>
            </w:r>
            <w:r w:rsidRPr="007A6892">
              <w:t xml:space="preserve">, </w:t>
            </w:r>
            <w:r>
              <w:t xml:space="preserve">или </w:t>
            </w:r>
            <w:r w:rsidRPr="007A6892">
              <w:t>наличи</w:t>
            </w:r>
            <w:r w:rsidR="00075DDC">
              <w:t>е</w:t>
            </w:r>
            <w:r w:rsidRPr="007A6892">
              <w:t xml:space="preserve"> разрешени</w:t>
            </w:r>
            <w:r>
              <w:t>я на работу</w:t>
            </w:r>
            <w:r w:rsidRPr="007A6892">
              <w:t xml:space="preserve"> </w:t>
            </w:r>
            <w:r>
              <w:t>(если планируется привлечение иностранных граждан для выполнения работ)</w:t>
            </w:r>
          </w:p>
        </w:tc>
        <w:sdt>
          <w:sdtPr>
            <w:id w:val="-2043283819"/>
            <w:placeholder>
              <w:docPart w:val="B10D35807B8D43F1B2125B3EEE9A0EE4"/>
            </w:placeholder>
            <w15:color w:val="FFFF00"/>
          </w:sdtPr>
          <w:sdtEndPr/>
          <w:sdtContent>
            <w:sdt>
              <w:sdtPr>
                <w:id w:val="2013024472"/>
                <w:placeholder>
                  <w:docPart w:val="BF8A5213059B4A4F9FAAE534DDE1894A"/>
                </w:placeholder>
                <w15:color w:val="FFFF00"/>
              </w:sdtPr>
              <w:sdtEndPr/>
              <w:sdtContent>
                <w:sdt>
                  <w:sdtPr>
                    <w:id w:val="-1950388802"/>
                    <w:placeholder>
                      <w:docPart w:val="D372A3050803477AB6C4F255946CBF64"/>
                    </w:placeholder>
                    <w15:color w:val="FFFF00"/>
                  </w:sdtPr>
                  <w:sdtEndPr/>
                  <w:sdtContent>
                    <w:tc>
                      <w:tcPr>
                        <w:tcW w:w="5245" w:type="dxa"/>
                        <w:vAlign w:val="center"/>
                      </w:tcPr>
                      <w:p w14:paraId="059513D4" w14:textId="77777777" w:rsidR="007228C6" w:rsidRDefault="007228C6" w:rsidP="00E6737E">
                        <w:pPr>
                          <w:suppressAutoHyphens/>
                          <w:jc w:val="both"/>
                          <w:cnfStyle w:val="000000100000" w:firstRow="0" w:lastRow="0" w:firstColumn="0" w:lastColumn="0" w:oddVBand="0" w:evenVBand="0" w:oddHBand="1" w:evenHBand="0" w:firstRowFirstColumn="0" w:firstRowLastColumn="0" w:lastRowFirstColumn="0" w:lastRowLastColumn="0"/>
                        </w:pPr>
                        <w:r>
                          <w:t>Указание о соответствии требованию в заявке на участие в закупке</w:t>
                        </w:r>
                      </w:p>
                    </w:tc>
                  </w:sdtContent>
                </w:sdt>
              </w:sdtContent>
            </w:sdt>
          </w:sdtContent>
        </w:sdt>
      </w:tr>
      <w:tr w:rsidR="003A14B5" w14:paraId="76F1FC3D"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03BCCB1" w14:textId="77777777" w:rsidR="003A14B5" w:rsidRPr="0057727C" w:rsidRDefault="003A14B5" w:rsidP="00E6737E">
            <w:pPr>
              <w:pStyle w:val="ac"/>
              <w:numPr>
                <w:ilvl w:val="0"/>
                <w:numId w:val="6"/>
              </w:numPr>
              <w:suppressAutoHyphens/>
              <w:jc w:val="both"/>
            </w:pPr>
          </w:p>
        </w:tc>
        <w:tc>
          <w:tcPr>
            <w:tcW w:w="3706" w:type="dxa"/>
            <w:vAlign w:val="center"/>
          </w:tcPr>
          <w:p w14:paraId="0128679D" w14:textId="77777777" w:rsidR="003A14B5" w:rsidRPr="007A6892" w:rsidRDefault="003A14B5" w:rsidP="00E6737E">
            <w:pPr>
              <w:suppressAutoHyphens/>
              <w:jc w:val="both"/>
              <w:cnfStyle w:val="000000010000" w:firstRow="0" w:lastRow="0" w:firstColumn="0" w:lastColumn="0" w:oddVBand="0" w:evenVBand="0" w:oddHBand="0" w:evenHBand="1" w:firstRowFirstColumn="0" w:firstRowLastColumn="0" w:lastRowFirstColumn="0" w:lastRowLastColumn="0"/>
            </w:pPr>
            <w:r w:rsidRPr="007A6892">
              <w:t>Отсутствие задолженности по налогам, сборам и иным обязательным платежам в бюджет</w:t>
            </w:r>
            <w:r>
              <w:t xml:space="preserve">ные </w:t>
            </w:r>
            <w:r w:rsidRPr="007A6892">
              <w:t xml:space="preserve">или государственные внебюджетные фонды за прошедший календарный год, размер которой превышает </w:t>
            </w:r>
            <w:r>
              <w:t>25</w:t>
            </w:r>
            <w:r w:rsidRPr="00FF4875">
              <w:t>%</w:t>
            </w:r>
            <w:r w:rsidRPr="007A6892">
              <w:t xml:space="preserve">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7542987599554D46BE278571AC074572"/>
            </w:placeholder>
            <w15:color w:val="FFFF00"/>
          </w:sdtPr>
          <w:sdtEndPr/>
          <w:sdtContent>
            <w:tc>
              <w:tcPr>
                <w:tcW w:w="5245" w:type="dxa"/>
                <w:vAlign w:val="center"/>
              </w:tcPr>
              <w:p w14:paraId="061BA630" w14:textId="77777777" w:rsidR="003A14B5" w:rsidRDefault="00613845" w:rsidP="00E6737E">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отсутствии</w:t>
                </w:r>
                <w:r>
                  <w:t xml:space="preserve"> задолженности — д</w:t>
                </w:r>
                <w:r w:rsidR="007D3452">
                  <w:t>окумент</w:t>
                </w:r>
                <w:r w:rsidR="005E6E38">
                  <w:rPr>
                    <w:rStyle w:val="affffff1"/>
                  </w:rPr>
                  <w:footnoteReference w:id="1"/>
                </w:r>
                <w:r>
                  <w:t xml:space="preserve"> по форме КНД 1120101</w:t>
                </w:r>
                <w:r w:rsidR="00617F78">
                  <w:t xml:space="preserve">, полученный не ранее месяца </w:t>
                </w:r>
                <w:r w:rsidR="00617F78" w:rsidRPr="006F1D70">
                  <w:t xml:space="preserve">до дня размещения извещения о проведении </w:t>
                </w:r>
                <w:r w:rsidR="00617F78">
                  <w:t>закупки</w:t>
                </w:r>
                <w:r w:rsidR="003A14B5">
                  <w:t>.</w:t>
                </w:r>
              </w:p>
              <w:p w14:paraId="6DC34319" w14:textId="77777777" w:rsidR="003A14B5" w:rsidRPr="0047532E" w:rsidRDefault="00613845" w:rsidP="00F608EF">
                <w:pPr>
                  <w:pStyle w:val="ac"/>
                  <w:numPr>
                    <w:ilvl w:val="0"/>
                    <w:numId w:val="11"/>
                  </w:numPr>
                  <w:suppressAutoHyphens/>
                  <w:jc w:val="both"/>
                  <w:cnfStyle w:val="000000010000" w:firstRow="0" w:lastRow="0" w:firstColumn="0" w:lastColumn="0" w:oddVBand="0" w:evenVBand="0" w:oddHBand="0" w:evenHBand="1" w:firstRowFirstColumn="0" w:firstRowLastColumn="0" w:lastRowFirstColumn="0" w:lastRowLastColumn="0"/>
                </w:pPr>
                <w:r>
                  <w:t xml:space="preserve">При </w:t>
                </w:r>
                <w:r w:rsidRPr="00A51AAE">
                  <w:t>наличии</w:t>
                </w:r>
                <w:r>
                  <w:t xml:space="preserve"> задолженности</w:t>
                </w:r>
                <w:r w:rsidRPr="007D3452">
                  <w:t xml:space="preserve"> </w:t>
                </w:r>
                <w:r>
                  <w:t>— д</w:t>
                </w:r>
                <w:r w:rsidR="007D3452" w:rsidRPr="007D3452">
                  <w:t xml:space="preserve">окумент </w:t>
                </w:r>
                <w:r w:rsidR="003A14B5">
                  <w:t xml:space="preserve">по форме КНД 1120101 и </w:t>
                </w:r>
                <w:r w:rsidR="007D3452">
                  <w:t>документ</w:t>
                </w:r>
                <w:r w:rsidR="00B516FF">
                  <w:t xml:space="preserve"> по форме </w:t>
                </w:r>
                <w:r w:rsidR="00F608EF" w:rsidRPr="00F608EF">
                  <w:t xml:space="preserve">КНД 1160080 или </w:t>
                </w:r>
                <w:r w:rsidR="00B516FF">
                  <w:t>КНД 1160082</w:t>
                </w:r>
                <w:r w:rsidR="00617F78">
                  <w:t xml:space="preserve">, полученные не ранее месяца </w:t>
                </w:r>
                <w:r w:rsidR="00617F78" w:rsidRPr="006F1D70">
                  <w:t xml:space="preserve">до дня размещения извещения о проведении </w:t>
                </w:r>
                <w:r w:rsidR="00617F78">
                  <w:t>закупки</w:t>
                </w:r>
                <w:r w:rsidR="000C70CF">
                  <w:t>.</w:t>
                </w:r>
              </w:p>
            </w:tc>
          </w:sdtContent>
        </w:sdt>
      </w:tr>
      <w:tr w:rsidR="00773FF0" w14:paraId="301FBC10"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C66AF2A" w14:textId="77777777" w:rsidR="00773FF0" w:rsidRPr="0057727C" w:rsidRDefault="00773FF0" w:rsidP="00E6737E">
            <w:pPr>
              <w:pStyle w:val="ac"/>
              <w:numPr>
                <w:ilvl w:val="0"/>
                <w:numId w:val="6"/>
              </w:numPr>
              <w:suppressAutoHyphens/>
              <w:jc w:val="both"/>
            </w:pPr>
          </w:p>
        </w:tc>
        <w:tc>
          <w:tcPr>
            <w:tcW w:w="3706" w:type="dxa"/>
            <w:vAlign w:val="center"/>
          </w:tcPr>
          <w:p w14:paraId="4A5AB39A" w14:textId="77777777" w:rsidR="00773FF0" w:rsidRPr="007A6892" w:rsidRDefault="00773FF0" w:rsidP="00E6737E">
            <w:pPr>
              <w:suppressAutoHyphens/>
              <w:jc w:val="both"/>
              <w:cnfStyle w:val="000000100000" w:firstRow="0" w:lastRow="0" w:firstColumn="0" w:lastColumn="0" w:oddVBand="0" w:evenVBand="0" w:oddHBand="1" w:evenHBand="0" w:firstRowFirstColumn="0" w:firstRowLastColumn="0" w:lastRowFirstColumn="0" w:lastRowLastColumn="0"/>
            </w:pPr>
            <w:r w:rsidRPr="00773FF0">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245" w:type="dxa"/>
            <w:vAlign w:val="center"/>
          </w:tcPr>
          <w:sdt>
            <w:sdtPr>
              <w:id w:val="1491977085"/>
              <w:placeholder>
                <w:docPart w:val="4701630DCD8442228F72C351A6D868EE"/>
              </w:placeholder>
              <w15:color w:val="FFFF00"/>
            </w:sdtPr>
            <w:sdtEndPr/>
            <w:sdtContent>
              <w:p w14:paraId="14A8F084" w14:textId="77777777" w:rsidR="00773FF0" w:rsidRDefault="00773FF0" w:rsidP="00E6737E">
                <w:pPr>
                  <w:suppressAutoHyphens/>
                  <w:jc w:val="both"/>
                  <w:cnfStyle w:val="000000100000" w:firstRow="0" w:lastRow="0" w:firstColumn="0" w:lastColumn="0" w:oddVBand="0" w:evenVBand="0" w:oddHBand="1" w:evenHBand="0" w:firstRowFirstColumn="0" w:firstRowLastColumn="0" w:lastRowFirstColumn="0" w:lastRowLastColumn="0"/>
                </w:pPr>
                <w:r w:rsidRPr="00773FF0">
                  <w:t>Указание о соответствии требованию в заявке на участие в закупке</w:t>
                </w:r>
              </w:p>
            </w:sdtContent>
          </w:sdt>
        </w:tc>
      </w:tr>
      <w:tr w:rsidR="00502E8E" w14:paraId="5C63496B" w14:textId="77777777" w:rsidTr="00904C11">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C7E8FEC" w14:textId="77777777" w:rsidR="00502E8E" w:rsidRPr="0057727C" w:rsidRDefault="00502E8E" w:rsidP="00502E8E">
            <w:pPr>
              <w:pStyle w:val="ac"/>
              <w:numPr>
                <w:ilvl w:val="0"/>
                <w:numId w:val="6"/>
              </w:numPr>
              <w:suppressAutoHyphens/>
              <w:jc w:val="both"/>
            </w:pPr>
          </w:p>
        </w:tc>
        <w:tc>
          <w:tcPr>
            <w:tcW w:w="3706" w:type="dxa"/>
            <w:vAlign w:val="center"/>
          </w:tcPr>
          <w:p w14:paraId="2E642FF8" w14:textId="77777777" w:rsidR="00502E8E" w:rsidRPr="00502E8E" w:rsidRDefault="00502E8E" w:rsidP="00904C11">
            <w:pPr>
              <w:suppressAutoHyphens/>
              <w:jc w:val="both"/>
              <w:cnfStyle w:val="000000010000" w:firstRow="0" w:lastRow="0" w:firstColumn="0" w:lastColumn="0" w:oddVBand="0" w:evenVBand="0" w:oddHBand="0" w:evenHBand="1" w:firstRowFirstColumn="0" w:firstRowLastColumn="0" w:lastRowFirstColumn="0" w:lastRowLastColumn="0"/>
            </w:pPr>
            <w:r w:rsidRPr="00502E8E">
              <w:t>Отсутствие действующих административных наказаний, препятствующих исполнению заключаемого по результатам закупки договора, предусмотренных Кодексом Российской Федерации об административных правонарушениях, на день подачи заявки на участие в закупке</w:t>
            </w:r>
          </w:p>
        </w:tc>
        <w:tc>
          <w:tcPr>
            <w:tcW w:w="5245" w:type="dxa"/>
            <w:vAlign w:val="center"/>
          </w:tcPr>
          <w:p w14:paraId="549111C3" w14:textId="77777777" w:rsidR="00502E8E" w:rsidRDefault="00AD137A" w:rsidP="00904C11">
            <w:pPr>
              <w:suppressAutoHyphens/>
              <w:jc w:val="both"/>
              <w:cnfStyle w:val="000000010000" w:firstRow="0" w:lastRow="0" w:firstColumn="0" w:lastColumn="0" w:oddVBand="0" w:evenVBand="0" w:oddHBand="0" w:evenHBand="1" w:firstRowFirstColumn="0" w:firstRowLastColumn="0" w:lastRowFirstColumn="0" w:lastRowLastColumn="0"/>
            </w:pPr>
            <w:fldSimple w:instr=" MERGEFIELD &quot;Административные_наказания&quot; ">
              <w:r w:rsidR="00732437">
                <w:rPr>
                  <w:noProof/>
                </w:rPr>
                <w:t>«Административные_наказания»</w:t>
              </w:r>
            </w:fldSimple>
          </w:p>
        </w:tc>
      </w:tr>
      <w:tr w:rsidR="00502E8E" w14:paraId="0233AB02" w14:textId="77777777" w:rsidTr="00904C1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8047711" w14:textId="77777777" w:rsidR="00502E8E" w:rsidRPr="0057727C" w:rsidRDefault="00502E8E" w:rsidP="00502E8E">
            <w:pPr>
              <w:pStyle w:val="ac"/>
              <w:numPr>
                <w:ilvl w:val="0"/>
                <w:numId w:val="6"/>
              </w:numPr>
              <w:suppressAutoHyphens/>
              <w:jc w:val="both"/>
            </w:pPr>
          </w:p>
        </w:tc>
        <w:tc>
          <w:tcPr>
            <w:tcW w:w="3706" w:type="dxa"/>
            <w:vAlign w:val="center"/>
          </w:tcPr>
          <w:p w14:paraId="0E58C848" w14:textId="77777777" w:rsidR="00502E8E" w:rsidRPr="00502E8E" w:rsidRDefault="00502E8E" w:rsidP="00904C11">
            <w:pPr>
              <w:suppressAutoHyphens/>
              <w:jc w:val="both"/>
              <w:cnfStyle w:val="000000100000" w:firstRow="0" w:lastRow="0" w:firstColumn="0" w:lastColumn="0" w:oddVBand="0" w:evenVBand="0" w:oddHBand="1" w:evenHBand="0" w:firstRowFirstColumn="0" w:firstRowLastColumn="0" w:lastRowFirstColumn="0" w:lastRowLastColumn="0"/>
            </w:pPr>
            <w:r w:rsidRPr="00502E8E">
              <w:t>Отсутствие у участника закупки претензий Заказчика, признанных им или в рамках искового производства.</w:t>
            </w:r>
          </w:p>
          <w:p w14:paraId="7F08245B" w14:textId="77777777" w:rsidR="00502E8E" w:rsidRPr="00502E8E" w:rsidRDefault="00502E8E" w:rsidP="00904C11">
            <w:pPr>
              <w:suppressAutoHyphens/>
              <w:jc w:val="both"/>
              <w:cnfStyle w:val="000000100000" w:firstRow="0" w:lastRow="0" w:firstColumn="0" w:lastColumn="0" w:oddVBand="0" w:evenVBand="0" w:oddHBand="1" w:evenHBand="0" w:firstRowFirstColumn="0" w:firstRowLastColumn="0" w:lastRowFirstColumn="0" w:lastRowLastColumn="0"/>
            </w:pPr>
            <w:r w:rsidRPr="00502E8E">
              <w:t>Отсутствие в отношение участника закупки исков, признанных судом обоснованными в части ненадлежащего исполнения участником взятых на себя обязательств</w:t>
            </w:r>
          </w:p>
        </w:tc>
        <w:tc>
          <w:tcPr>
            <w:tcW w:w="5245" w:type="dxa"/>
            <w:vAlign w:val="center"/>
          </w:tcPr>
          <w:p w14:paraId="7667ABB8" w14:textId="77777777" w:rsidR="00502E8E" w:rsidRDefault="00AD137A" w:rsidP="00904C11">
            <w:pPr>
              <w:suppressAutoHyphens/>
              <w:jc w:val="both"/>
              <w:cnfStyle w:val="000000100000" w:firstRow="0" w:lastRow="0" w:firstColumn="0" w:lastColumn="0" w:oddVBand="0" w:evenVBand="0" w:oddHBand="1" w:evenHBand="0" w:firstRowFirstColumn="0" w:firstRowLastColumn="0" w:lastRowFirstColumn="0" w:lastRowLastColumn="0"/>
            </w:pPr>
            <w:fldSimple w:instr=" MERGEFIELD &quot;Отсутствие_претензий&quot; ">
              <w:r w:rsidR="00732437">
                <w:rPr>
                  <w:noProof/>
                </w:rPr>
                <w:t>«Отсутствие_претензий»</w:t>
              </w:r>
            </w:fldSimple>
          </w:p>
        </w:tc>
      </w:tr>
      <w:tr w:rsidR="00BE0483" w14:paraId="385B324F"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3341444" w14:textId="77777777" w:rsidR="00BE0483" w:rsidRPr="0057727C" w:rsidRDefault="00BE0483" w:rsidP="00E6737E">
            <w:pPr>
              <w:pStyle w:val="ac"/>
              <w:numPr>
                <w:ilvl w:val="0"/>
                <w:numId w:val="6"/>
              </w:numPr>
              <w:suppressAutoHyphens/>
              <w:jc w:val="both"/>
            </w:pPr>
          </w:p>
        </w:tc>
        <w:tc>
          <w:tcPr>
            <w:tcW w:w="3706" w:type="dxa"/>
            <w:vAlign w:val="center"/>
          </w:tcPr>
          <w:p w14:paraId="4FFA3272" w14:textId="77777777" w:rsidR="00BE0483" w:rsidRPr="00773FF0" w:rsidRDefault="00BE0483" w:rsidP="00E6737E">
            <w:pPr>
              <w:suppressAutoHyphens/>
              <w:jc w:val="both"/>
              <w:cnfStyle w:val="000000010000" w:firstRow="0" w:lastRow="0" w:firstColumn="0" w:lastColumn="0" w:oddVBand="0" w:evenVBand="0" w:oddHBand="0" w:evenHBand="1" w:firstRowFirstColumn="0" w:firstRowLastColumn="0" w:lastRowFirstColumn="0" w:lastRowLastColumn="0"/>
            </w:pPr>
            <w:r w:rsidRPr="00BE0483">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245" w:type="dxa"/>
            <w:vAlign w:val="center"/>
          </w:tcPr>
          <w:sdt>
            <w:sdtPr>
              <w:id w:val="219570571"/>
              <w:placeholder>
                <w:docPart w:val="4701630DCD8442228F72C351A6D868EE"/>
              </w:placeholder>
              <w15:color w:val="FFFF00"/>
            </w:sdtPr>
            <w:sdtEndPr/>
            <w:sdtContent>
              <w:p w14:paraId="4C6E23AB" w14:textId="419B07EF" w:rsidR="00BE0483" w:rsidRPr="00773FF0" w:rsidRDefault="00F677D1" w:rsidP="00E6737E">
                <w:pPr>
                  <w:suppressAutoHyphens/>
                  <w:jc w:val="both"/>
                  <w:cnfStyle w:val="000000010000" w:firstRow="0" w:lastRow="0" w:firstColumn="0" w:lastColumn="0" w:oddVBand="0" w:evenVBand="0" w:oddHBand="0" w:evenHBand="1" w:firstRowFirstColumn="0" w:firstRowLastColumn="0" w:lastRowFirstColumn="0" w:lastRowLastColumn="0"/>
                </w:pPr>
                <w:r>
                  <w:t>Не требуется</w:t>
                </w:r>
              </w:p>
            </w:sdtContent>
          </w:sdt>
        </w:tc>
      </w:tr>
      <w:tr w:rsidR="0012574A" w14:paraId="74896653"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DA5DCB7" w14:textId="77777777" w:rsidR="0012574A" w:rsidRPr="0057727C" w:rsidRDefault="0012574A" w:rsidP="00E6737E">
            <w:pPr>
              <w:pStyle w:val="ac"/>
              <w:numPr>
                <w:ilvl w:val="0"/>
                <w:numId w:val="6"/>
              </w:numPr>
              <w:suppressAutoHyphens/>
              <w:jc w:val="both"/>
            </w:pPr>
          </w:p>
        </w:tc>
        <w:tc>
          <w:tcPr>
            <w:tcW w:w="3706" w:type="dxa"/>
            <w:vAlign w:val="center"/>
          </w:tcPr>
          <w:p w14:paraId="7F110E0D" w14:textId="77777777" w:rsidR="0012574A" w:rsidRPr="00BE0483" w:rsidRDefault="0012574A" w:rsidP="00E6737E">
            <w:pPr>
              <w:suppressAutoHyphens/>
              <w:jc w:val="both"/>
              <w:cnfStyle w:val="000000100000" w:firstRow="0" w:lastRow="0" w:firstColumn="0" w:lastColumn="0" w:oddVBand="0" w:evenVBand="0" w:oddHBand="1" w:evenHBand="0" w:firstRowFirstColumn="0" w:firstRowLastColumn="0" w:lastRowFirstColumn="0" w:lastRowLastColumn="0"/>
            </w:pPr>
            <w:r>
              <w:t>Наличие опыта исполнения аналогичных договоров</w:t>
            </w:r>
          </w:p>
        </w:tc>
        <w:tc>
          <w:tcPr>
            <w:tcW w:w="5245" w:type="dxa"/>
            <w:vAlign w:val="center"/>
          </w:tcPr>
          <w:sdt>
            <w:sdtPr>
              <w:id w:val="-888957995"/>
              <w:placeholder>
                <w:docPart w:val="4701630DCD8442228F72C351A6D868EE"/>
              </w:placeholder>
              <w15:color w:val="FFFF00"/>
            </w:sdtPr>
            <w:sdtEndPr/>
            <w:sdtContent>
              <w:p w14:paraId="4C55040E" w14:textId="78E9F6B7" w:rsidR="0012574A" w:rsidRPr="008A5D69" w:rsidRDefault="00DB59F1" w:rsidP="00F330F3">
                <w:pPr>
                  <w:jc w:val="both"/>
                  <w:cnfStyle w:val="000000100000" w:firstRow="0" w:lastRow="0" w:firstColumn="0" w:lastColumn="0" w:oddVBand="0" w:evenVBand="0" w:oddHBand="1" w:evenHBand="0" w:firstRowFirstColumn="0" w:firstRowLastColumn="0" w:lastRowFirstColumn="0" w:lastRowLastColumn="0"/>
                </w:pPr>
                <w:r>
                  <w:t xml:space="preserve">Указание </w:t>
                </w:r>
                <w:r w:rsidR="0012574A">
                  <w:t>в справке</w:t>
                </w:r>
                <w:r w:rsidR="0012574A" w:rsidRPr="0012574A">
                  <w:t xml:space="preserve"> об опыте участника закупки</w:t>
                </w:r>
                <w:r w:rsidR="0012574A">
                  <w:t xml:space="preserve"> </w:t>
                </w:r>
                <w:r w:rsidR="003C6F93" w:rsidRPr="003C6F93">
                  <w:t xml:space="preserve">минимум на </w:t>
                </w:r>
                <w:fldSimple w:instr=" MERGEFIELD Минимальное_колво_рассматриваемых_догов ">
                  <w:r w:rsidR="00732437">
                    <w:rPr>
                      <w:noProof/>
                    </w:rPr>
                    <w:t>«Минимальное_колво_рассматриваемых_догов»</w:t>
                  </w:r>
                </w:fldSimple>
                <w:r w:rsidR="00F330F3">
                  <w:t xml:space="preserve"> </w:t>
                </w:r>
                <w:r w:rsidR="003C6F93" w:rsidRPr="003C6F93">
                  <w:t>договор</w:t>
                </w:r>
                <w:r w:rsidR="00947290">
                  <w:t xml:space="preserve"> (-а/-ов)</w:t>
                </w:r>
                <w:r w:rsidR="003C6F93" w:rsidRPr="003C6F93">
                  <w:t xml:space="preserve"> </w:t>
                </w:r>
                <w:r w:rsidR="0012574A">
                  <w:t>(по форме заявки на участие закупки)</w:t>
                </w:r>
                <w:r w:rsidR="008B4F70">
                  <w:t>, копия этого договора</w:t>
                </w:r>
                <w:r w:rsidR="00083D72">
                  <w:t>,</w:t>
                </w:r>
                <w:r w:rsidR="008A5D69">
                  <w:t xml:space="preserve"> в соответствии с </w:t>
                </w:r>
                <w:r w:rsidR="008A5D69" w:rsidRPr="001779D4">
                  <w:rPr>
                    <w:rStyle w:val="affff"/>
                  </w:rPr>
                  <w:t>п.</w:t>
                </w:r>
                <w:r w:rsidR="00BA7687" w:rsidRPr="001779D4">
                  <w:rPr>
                    <w:rStyle w:val="affff"/>
                  </w:rPr>
                  <w:t xml:space="preserve"> </w:t>
                </w:r>
                <w:r w:rsidR="00BA7687" w:rsidRPr="001779D4">
                  <w:rPr>
                    <w:rStyle w:val="affff"/>
                  </w:rPr>
                  <w:fldChar w:fldCharType="begin"/>
                </w:r>
                <w:r w:rsidR="00BA7687" w:rsidRPr="001779D4">
                  <w:rPr>
                    <w:rStyle w:val="affff"/>
                  </w:rPr>
                  <w:instrText xml:space="preserve"> REF _Ref535245064 \r \h  \* MERGEFORMAT </w:instrText>
                </w:r>
                <w:r w:rsidR="00BA7687" w:rsidRPr="001779D4">
                  <w:rPr>
                    <w:rStyle w:val="affff"/>
                  </w:rPr>
                </w:r>
                <w:r w:rsidR="00BA7687" w:rsidRPr="001779D4">
                  <w:rPr>
                    <w:rStyle w:val="affff"/>
                  </w:rPr>
                  <w:fldChar w:fldCharType="separate"/>
                </w:r>
                <w:r w:rsidR="00C41468">
                  <w:rPr>
                    <w:rStyle w:val="affff"/>
                  </w:rPr>
                  <w:t>7.7.1</w:t>
                </w:r>
                <w:r w:rsidR="00BA7687" w:rsidRPr="001779D4">
                  <w:rPr>
                    <w:rStyle w:val="affff"/>
                  </w:rPr>
                  <w:fldChar w:fldCharType="end"/>
                </w:r>
                <w:r w:rsidR="00BA7687" w:rsidRPr="00BA7687">
                  <w:rPr>
                    <w:rFonts w:eastAsia="Times New Roman" w:cs="Arial"/>
                    <w:i/>
                    <w:color w:val="000000" w:themeColor="text1"/>
                    <w:lang w:eastAsia="ru-RU"/>
                  </w:rPr>
                  <w:t xml:space="preserve"> </w:t>
                </w:r>
                <w:r w:rsidR="00B27040" w:rsidRPr="00083D72">
                  <w:rPr>
                    <w:rFonts w:eastAsia="Times New Roman" w:cs="Arial"/>
                    <w:i/>
                    <w:color w:val="000000" w:themeColor="text1"/>
                    <w:lang w:eastAsia="ru-RU"/>
                  </w:rPr>
                  <w:t>(</w:t>
                </w:r>
                <w:r w:rsidR="00B27040">
                  <w:rPr>
                    <w:rFonts w:eastAsia="Times New Roman" w:cs="Arial"/>
                    <w:i/>
                    <w:color w:val="000000" w:themeColor="text1"/>
                    <w:lang w:eastAsia="ru-RU"/>
                  </w:rPr>
                  <w:t>о</w:t>
                </w:r>
                <w:r w:rsidR="00BA7687" w:rsidRPr="00BA7687">
                  <w:rPr>
                    <w:rFonts w:eastAsia="Times New Roman" w:cs="Arial"/>
                    <w:i/>
                    <w:color w:val="000000" w:themeColor="text1"/>
                    <w:lang w:eastAsia="ru-RU"/>
                  </w:rPr>
                  <w:t>собенности рассмотрения сведений об опыте</w:t>
                </w:r>
                <w:r w:rsidR="00B27040">
                  <w:rPr>
                    <w:rFonts w:eastAsia="Times New Roman" w:cs="Arial"/>
                    <w:i/>
                    <w:color w:val="000000" w:themeColor="text1"/>
                    <w:lang w:eastAsia="ru-RU"/>
                  </w:rPr>
                  <w:t>)</w:t>
                </w:r>
              </w:p>
            </w:sdtContent>
          </w:sdt>
        </w:tc>
      </w:tr>
      <w:tr w:rsidR="001129CD" w14:paraId="4090CA04"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62764CE" w14:textId="77777777" w:rsidR="001129CD" w:rsidRPr="004A0D6C" w:rsidRDefault="001129CD" w:rsidP="001129CD">
            <w:pPr>
              <w:pStyle w:val="ac"/>
              <w:numPr>
                <w:ilvl w:val="0"/>
                <w:numId w:val="6"/>
              </w:numPr>
              <w:suppressAutoHyphens/>
              <w:jc w:val="both"/>
            </w:pPr>
          </w:p>
        </w:tc>
        <w:tc>
          <w:tcPr>
            <w:tcW w:w="3706" w:type="dxa"/>
            <w:vAlign w:val="center"/>
          </w:tcPr>
          <w:p w14:paraId="405306FB" w14:textId="77777777" w:rsidR="001129CD" w:rsidRPr="004A0D6C" w:rsidRDefault="001129CD" w:rsidP="001129CD">
            <w:pPr>
              <w:suppressAutoHyphens/>
              <w:jc w:val="both"/>
              <w:cnfStyle w:val="000000010000" w:firstRow="0" w:lastRow="0" w:firstColumn="0" w:lastColumn="0" w:oddVBand="0" w:evenVBand="0" w:oddHBand="0" w:evenHBand="1" w:firstRowFirstColumn="0" w:firstRowLastColumn="0" w:lastRowFirstColumn="0" w:lastRowLastColumn="0"/>
            </w:pPr>
            <w:r w:rsidRPr="00F25F60">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245" w:type="dxa"/>
            <w:vAlign w:val="center"/>
          </w:tcPr>
          <w:p w14:paraId="4C3FA459" w14:textId="49B296CD" w:rsidR="001129CD" w:rsidRDefault="000327A3" w:rsidP="001129CD">
            <w:pPr>
              <w:suppressAutoHyphens/>
              <w:jc w:val="both"/>
              <w:cnfStyle w:val="000000010000" w:firstRow="0" w:lastRow="0" w:firstColumn="0" w:lastColumn="0" w:oddVBand="0" w:evenVBand="0" w:oddHBand="0" w:evenHBand="1" w:firstRowFirstColumn="0" w:firstRowLastColumn="0" w:lastRowFirstColumn="0" w:lastRowLastColumn="0"/>
            </w:pPr>
            <w:sdt>
              <w:sdtPr>
                <w:id w:val="964774210"/>
                <w:placeholder>
                  <w:docPart w:val="CABA393F9C954DD99F26C99B78765AE1"/>
                </w:placeholder>
                <w15:color w:val="FFFF00"/>
              </w:sdtPr>
              <w:sdtEndPr/>
              <w:sdtContent>
                <w:r w:rsidR="001129CD">
                  <w:rPr>
                    <w:noProof/>
                  </w:rPr>
                  <w:fldChar w:fldCharType="begin"/>
                </w:r>
                <w:r w:rsidR="001129CD">
                  <w:rPr>
                    <w:noProof/>
                  </w:rPr>
                  <w:instrText xml:space="preserve"> MERGEFIELD "Документ_кадровых_ресурсов" </w:instrText>
                </w:r>
                <w:r w:rsidR="001129CD">
                  <w:rPr>
                    <w:noProof/>
                  </w:rPr>
                  <w:fldChar w:fldCharType="separate"/>
                </w:r>
                <w:r w:rsidR="00EA17AA">
                  <w:rPr>
                    <w:noProof/>
                  </w:rPr>
                  <w:t>не требуется</w:t>
                </w:r>
                <w:r w:rsidR="001129CD">
                  <w:rPr>
                    <w:noProof/>
                  </w:rPr>
                  <w:fldChar w:fldCharType="end"/>
                </w:r>
              </w:sdtContent>
            </w:sdt>
          </w:p>
        </w:tc>
      </w:tr>
      <w:tr w:rsidR="001129CD" w14:paraId="55F3C966" w14:textId="77777777" w:rsidTr="00E6737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A2D392" w14:textId="77777777" w:rsidR="001129CD" w:rsidRPr="004A0D6C" w:rsidRDefault="001129CD" w:rsidP="001129CD">
            <w:pPr>
              <w:pStyle w:val="ac"/>
              <w:numPr>
                <w:ilvl w:val="0"/>
                <w:numId w:val="6"/>
              </w:numPr>
              <w:suppressAutoHyphens/>
              <w:jc w:val="both"/>
            </w:pPr>
          </w:p>
        </w:tc>
        <w:tc>
          <w:tcPr>
            <w:tcW w:w="3706" w:type="dxa"/>
            <w:vAlign w:val="center"/>
          </w:tcPr>
          <w:p w14:paraId="3A9B52E5" w14:textId="77777777" w:rsidR="001129CD" w:rsidRPr="001129CD" w:rsidRDefault="001129CD" w:rsidP="001129CD">
            <w:pPr>
              <w:suppressAutoHyphens/>
              <w:jc w:val="both"/>
              <w:cnfStyle w:val="000000100000" w:firstRow="0" w:lastRow="0" w:firstColumn="0" w:lastColumn="0" w:oddVBand="0" w:evenVBand="0" w:oddHBand="1" w:evenHBand="0" w:firstRowFirstColumn="0" w:firstRowLastColumn="0" w:lastRowFirstColumn="0" w:lastRowLastColumn="0"/>
            </w:pPr>
            <w:r w:rsidRPr="00F25F60">
              <w:t>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пр)</w:t>
            </w:r>
          </w:p>
        </w:tc>
        <w:tc>
          <w:tcPr>
            <w:tcW w:w="5245" w:type="dxa"/>
            <w:vAlign w:val="center"/>
          </w:tcPr>
          <w:p w14:paraId="73C7E046" w14:textId="0B77DFA8" w:rsidR="001129CD" w:rsidRDefault="000327A3" w:rsidP="001129CD">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"Требование_о_наличии_производственных_ре" </w:instrText>
            </w:r>
            <w:r>
              <w:fldChar w:fldCharType="separate"/>
            </w:r>
            <w:r w:rsidR="00EA17AA">
              <w:rPr>
                <w:noProof/>
              </w:rPr>
              <w:t>не требуется</w:t>
            </w:r>
            <w:r>
              <w:rPr>
                <w:noProof/>
              </w:rPr>
              <w:fldChar w:fldCharType="end"/>
            </w:r>
          </w:p>
        </w:tc>
      </w:tr>
      <w:tr w:rsidR="007455FB" w14:paraId="77C5629C" w14:textId="77777777" w:rsidTr="00E6737E">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4824485" w14:textId="77777777" w:rsidR="007455FB" w:rsidRPr="0057727C" w:rsidRDefault="007455FB" w:rsidP="007455FB">
            <w:pPr>
              <w:pStyle w:val="ac"/>
              <w:numPr>
                <w:ilvl w:val="0"/>
                <w:numId w:val="6"/>
              </w:numPr>
              <w:suppressAutoHyphens/>
              <w:jc w:val="both"/>
            </w:pPr>
          </w:p>
        </w:tc>
        <w:tc>
          <w:tcPr>
            <w:tcW w:w="3706" w:type="dxa"/>
            <w:vAlign w:val="center"/>
          </w:tcPr>
          <w:p w14:paraId="148B5C77" w14:textId="77777777" w:rsidR="007455FB" w:rsidRDefault="007455FB" w:rsidP="007455FB">
            <w:pPr>
              <w:pStyle w:val="afffff"/>
              <w:jc w:val="both"/>
              <w:cnfStyle w:val="000000010000" w:firstRow="0" w:lastRow="0" w:firstColumn="0" w:lastColumn="0" w:oddVBand="0" w:evenVBand="0" w:oddHBand="0" w:evenHBand="1" w:firstRowFirstColumn="0" w:firstRowLastColumn="0" w:lastRowFirstColumn="0" w:lastRowLastColumn="0"/>
              <w:rPr>
                <w:noProof/>
              </w:rPr>
            </w:pPr>
            <w:r>
              <w:rPr>
                <w:noProof/>
              </w:rPr>
              <w:t>Членство в саморегулируемой организации:</w:t>
            </w:r>
          </w:p>
          <w:p w14:paraId="4166F2E8" w14:textId="77777777" w:rsidR="007455FB" w:rsidRPr="00F25F60" w:rsidRDefault="000327A3" w:rsidP="007455FB">
            <w:pPr>
              <w:suppressAutoHyphens/>
              <w:jc w:val="both"/>
              <w:cnfStyle w:val="000000010000" w:firstRow="0" w:lastRow="0" w:firstColumn="0" w:lastColumn="0" w:oddVBand="0" w:evenVBand="0" w:oddHBand="0" w:evenHBand="1" w:firstRowFirstColumn="0" w:firstRowLastColumn="0" w:lastRowFirstColumn="0" w:lastRowLastColumn="0"/>
            </w:pPr>
            <w:sdt>
              <w:sdtPr>
                <w:id w:val="-1252425604"/>
                <w:placeholder>
                  <w:docPart w:val="985208428440466A9B713AB5652EA8DD"/>
                </w:placeholder>
                <w15:color w:val="FFFF00"/>
              </w:sdtPr>
              <w:sdtEndPr/>
              <w:sdtContent>
                <w:r w:rsidR="007455FB">
                  <w:rPr>
                    <w:noProof/>
                  </w:rPr>
                  <w:fldChar w:fldCharType="begin"/>
                </w:r>
                <w:r w:rsidR="007455FB">
                  <w:rPr>
                    <w:noProof/>
                  </w:rPr>
                  <w:instrText xml:space="preserve"> MERGEFIELD "Документ_о_СРО" </w:instrText>
                </w:r>
                <w:r w:rsidR="007455FB">
                  <w:rPr>
                    <w:noProof/>
                  </w:rPr>
                  <w:fldChar w:fldCharType="separate"/>
                </w:r>
                <w:r w:rsidR="00732437">
                  <w:rPr>
                    <w:noProof/>
                  </w:rPr>
                  <w:t>«Документ_о_СРО»</w:t>
                </w:r>
                <w:r w:rsidR="007455FB">
                  <w:rPr>
                    <w:noProof/>
                  </w:rPr>
                  <w:fldChar w:fldCharType="end"/>
                </w:r>
                <w:r w:rsidR="007455FB">
                  <w:t xml:space="preserve"> </w:t>
                </w:r>
              </w:sdtContent>
            </w:sdt>
          </w:p>
        </w:tc>
        <w:sdt>
          <w:sdtPr>
            <w:id w:val="-632863458"/>
            <w:placeholder>
              <w:docPart w:val="CAD1C668B4944F5F97334D9482C5E3DC"/>
            </w:placeholder>
            <w15:color w:val="FFFF00"/>
          </w:sdtPr>
          <w:sdtEndPr/>
          <w:sdtContent>
            <w:tc>
              <w:tcPr>
                <w:tcW w:w="5245" w:type="dxa"/>
                <w:vAlign w:val="center"/>
              </w:tcPr>
              <w:p w14:paraId="25819888" w14:textId="59E1F12E" w:rsidR="007455FB" w:rsidRDefault="00AD137A" w:rsidP="007455FB">
                <w:pPr>
                  <w:suppressAutoHyphens/>
                  <w:jc w:val="both"/>
                  <w:cnfStyle w:val="000000010000" w:firstRow="0" w:lastRow="0" w:firstColumn="0" w:lastColumn="0" w:oddVBand="0" w:evenVBand="0" w:oddHBand="0" w:evenHBand="1" w:firstRowFirstColumn="0" w:firstRowLastColumn="0" w:lastRowFirstColumn="0" w:lastRowLastColumn="0"/>
                </w:pPr>
                <w:fldSimple w:instr=" MERGEFIELD Справка_СРО ">
                  <w:r w:rsidR="00EA17AA">
                    <w:rPr>
                      <w:noProof/>
                    </w:rPr>
                    <w:t>не требуется</w:t>
                  </w:r>
                </w:fldSimple>
              </w:p>
            </w:tc>
          </w:sdtContent>
        </w:sdt>
      </w:tr>
    </w:tbl>
    <w:p w14:paraId="6A64E644" w14:textId="77777777" w:rsidR="00B377D5" w:rsidRDefault="00B377D5" w:rsidP="00B13C86">
      <w:pPr>
        <w:pStyle w:val="113"/>
        <w:pageBreakBefore/>
      </w:pPr>
      <w:r>
        <w:lastRenderedPageBreak/>
        <w:t>Перечень</w:t>
      </w:r>
      <w:r w:rsidRPr="00B377D5">
        <w:t xml:space="preserve"> </w:t>
      </w:r>
      <w:r>
        <w:t xml:space="preserve">специальных </w:t>
      </w:r>
      <w:r w:rsidR="00B27C69">
        <w:t>требований к участникам закупки</w:t>
      </w:r>
    </w:p>
    <w:tbl>
      <w:tblPr>
        <w:tblStyle w:val="affffb"/>
        <w:tblW w:w="8512" w:type="dxa"/>
        <w:tblLook w:val="04A0" w:firstRow="1" w:lastRow="0" w:firstColumn="1" w:lastColumn="0" w:noHBand="0" w:noVBand="1"/>
      </w:tblPr>
      <w:tblGrid>
        <w:gridCol w:w="462"/>
        <w:gridCol w:w="3118"/>
        <w:gridCol w:w="4932"/>
      </w:tblGrid>
      <w:tr w:rsidR="00B377D5" w:rsidRPr="0047532E" w14:paraId="4AEDE519" w14:textId="77777777" w:rsidTr="002567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3BE2B89D" w14:textId="77777777" w:rsidR="00B377D5" w:rsidRPr="0047532E" w:rsidRDefault="00B377D5" w:rsidP="00FA002A">
            <w:pPr>
              <w:suppressAutoHyphens/>
            </w:pPr>
            <w:r w:rsidRPr="0047532E">
              <w:t>№</w:t>
            </w:r>
          </w:p>
        </w:tc>
        <w:tc>
          <w:tcPr>
            <w:tcW w:w="3118" w:type="dxa"/>
            <w:vAlign w:val="center"/>
          </w:tcPr>
          <w:p w14:paraId="03D126D2" w14:textId="77777777" w:rsidR="00B377D5" w:rsidRPr="0047532E" w:rsidRDefault="00B377D5" w:rsidP="00FA002A">
            <w:pPr>
              <w:suppressAutoHyphens/>
              <w:cnfStyle w:val="100000000000" w:firstRow="1" w:lastRow="0" w:firstColumn="0" w:lastColumn="0" w:oddVBand="0" w:evenVBand="0" w:oddHBand="0" w:evenHBand="0" w:firstRowFirstColumn="0" w:firstRowLastColumn="0" w:lastRowFirstColumn="0" w:lastRowLastColumn="0"/>
            </w:pPr>
            <w:r>
              <w:t>Требование</w:t>
            </w:r>
          </w:p>
        </w:tc>
        <w:tc>
          <w:tcPr>
            <w:tcW w:w="4932" w:type="dxa"/>
            <w:vAlign w:val="center"/>
          </w:tcPr>
          <w:p w14:paraId="09CAFA38" w14:textId="77777777" w:rsidR="00B377D5" w:rsidRPr="0047532E"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F860C9">
              <w:rPr>
                <w:rStyle w:val="affffff1"/>
              </w:rPr>
              <w:footnoteReference w:id="2"/>
            </w:r>
          </w:p>
        </w:tc>
      </w:tr>
      <w:tr w:rsidR="00DF23A4" w14:paraId="374EB0E6" w14:textId="77777777"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237AD71C" w14:textId="77777777" w:rsidR="00DF23A4" w:rsidRPr="0057727C" w:rsidRDefault="00DF23A4" w:rsidP="00E6737E">
            <w:pPr>
              <w:pStyle w:val="ac"/>
              <w:numPr>
                <w:ilvl w:val="0"/>
                <w:numId w:val="6"/>
              </w:numPr>
              <w:suppressAutoHyphens/>
              <w:jc w:val="both"/>
            </w:pPr>
          </w:p>
        </w:tc>
        <w:tc>
          <w:tcPr>
            <w:tcW w:w="3118" w:type="dxa"/>
            <w:vAlign w:val="center"/>
          </w:tcPr>
          <w:p w14:paraId="3A9B1DA5" w14:textId="77777777" w:rsidR="00DF23A4" w:rsidRDefault="005B4BEF" w:rsidP="00E6737E">
            <w:pPr>
              <w:pStyle w:val="afffff"/>
              <w:jc w:val="both"/>
              <w:cnfStyle w:val="000000100000" w:firstRow="0" w:lastRow="0" w:firstColumn="0" w:lastColumn="0" w:oddVBand="0" w:evenVBand="0" w:oddHBand="1" w:evenHBand="0" w:firstRowFirstColumn="0" w:firstRowLastColumn="0" w:lastRowFirstColumn="0" w:lastRowLastColumn="0"/>
            </w:pPr>
            <w:r>
              <w:t>С</w:t>
            </w:r>
            <w:r w:rsidR="00DF23A4">
              <w:t>оответствие субподрядчиков требованиям</w:t>
            </w:r>
          </w:p>
        </w:tc>
        <w:tc>
          <w:tcPr>
            <w:tcW w:w="4932" w:type="dxa"/>
            <w:vAlign w:val="center"/>
          </w:tcPr>
          <w:p w14:paraId="6BCD1FED" w14:textId="77777777" w:rsidR="00DF23A4" w:rsidRDefault="00AD137A" w:rsidP="00E6737E">
            <w:pPr>
              <w:pStyle w:val="afffff"/>
              <w:jc w:val="both"/>
              <w:cnfStyle w:val="000000100000" w:firstRow="0" w:lastRow="0" w:firstColumn="0" w:lastColumn="0" w:oddVBand="0" w:evenVBand="0" w:oddHBand="1" w:evenHBand="0" w:firstRowFirstColumn="0" w:firstRowLastColumn="0" w:lastRowFirstColumn="0" w:lastRowLastColumn="0"/>
            </w:pPr>
            <w:fldSimple w:instr=" MERGEFIELD &quot;Возможность_привлечения_субподрядчиков&quot; ">
              <w:r w:rsidR="00732437">
                <w:rPr>
                  <w:noProof/>
                </w:rPr>
                <w:t>«Возможность_привлечения_субподрядчиков»</w:t>
              </w:r>
            </w:fldSimple>
          </w:p>
        </w:tc>
      </w:tr>
      <w:tr w:rsidR="00DF23A4" w14:paraId="0419743C" w14:textId="77777777" w:rsidTr="0025674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60E52D50" w14:textId="77777777" w:rsidR="00DF23A4" w:rsidRPr="0057727C" w:rsidRDefault="00DF23A4" w:rsidP="00E6737E">
            <w:pPr>
              <w:pStyle w:val="ac"/>
              <w:numPr>
                <w:ilvl w:val="0"/>
                <w:numId w:val="6"/>
              </w:numPr>
              <w:suppressAutoHyphens/>
              <w:jc w:val="both"/>
            </w:pPr>
          </w:p>
        </w:tc>
        <w:tc>
          <w:tcPr>
            <w:tcW w:w="3118" w:type="dxa"/>
            <w:vAlign w:val="center"/>
          </w:tcPr>
          <w:p w14:paraId="53083406" w14:textId="77777777" w:rsidR="00DF23A4" w:rsidRPr="007A6892" w:rsidRDefault="004A0D6C" w:rsidP="00E6737E">
            <w:pPr>
              <w:pStyle w:val="afffff"/>
              <w:jc w:val="both"/>
              <w:cnfStyle w:val="000000010000" w:firstRow="0" w:lastRow="0" w:firstColumn="0" w:lastColumn="0" w:oddVBand="0" w:evenVBand="0" w:oddHBand="0" w:evenHBand="1" w:firstRowFirstColumn="0" w:firstRowLastColumn="0" w:lastRowFirstColumn="0" w:lastRowLastColumn="0"/>
            </w:pPr>
            <w:r w:rsidRPr="004A0D6C">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id w:val="-239564702"/>
            <w:placeholder>
              <w:docPart w:val="C9FED5C8385049EDB7550D4271356D38"/>
            </w:placeholder>
            <w15:color w:val="FFFF00"/>
          </w:sdtPr>
          <w:sdtEndPr/>
          <w:sdtContent>
            <w:sdt>
              <w:sdtPr>
                <w:id w:val="327176005"/>
                <w:placeholder>
                  <w:docPart w:val="F47FCF43B64046ECBD6473D727DDE1BD"/>
                </w:placeholder>
                <w15:color w:val="FFFF00"/>
              </w:sdtPr>
              <w:sdtEndPr/>
              <w:sdtContent>
                <w:tc>
                  <w:tcPr>
                    <w:tcW w:w="4932" w:type="dxa"/>
                    <w:vAlign w:val="center"/>
                  </w:tcPr>
                  <w:p w14:paraId="7CC09B79" w14:textId="795B2C7A" w:rsidR="00DF23A4" w:rsidRPr="0047532E" w:rsidRDefault="00DF23A4" w:rsidP="00E6737E">
                    <w:pPr>
                      <w:pStyle w:val="afffff"/>
                      <w:jc w:val="both"/>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"Лицензия" </w:instrText>
                    </w:r>
                    <w:r>
                      <w:rPr>
                        <w:noProof/>
                      </w:rPr>
                      <w:fldChar w:fldCharType="separate"/>
                    </w:r>
                    <w:r w:rsidR="00EA17AA">
                      <w:rPr>
                        <w:noProof/>
                      </w:rPr>
                      <w:t>не требуется</w:t>
                    </w:r>
                    <w:r>
                      <w:rPr>
                        <w:noProof/>
                      </w:rPr>
                      <w:fldChar w:fldCharType="end"/>
                    </w:r>
                  </w:p>
                </w:tc>
              </w:sdtContent>
            </w:sdt>
          </w:sdtContent>
        </w:sdt>
      </w:tr>
      <w:tr w:rsidR="004A0D6C" w14:paraId="5703AE4C" w14:textId="77777777"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5F8CDE43" w14:textId="77777777" w:rsidR="004A0D6C" w:rsidRPr="0057727C" w:rsidRDefault="004A0D6C" w:rsidP="004A0D6C">
            <w:pPr>
              <w:pStyle w:val="ac"/>
              <w:numPr>
                <w:ilvl w:val="0"/>
                <w:numId w:val="6"/>
              </w:numPr>
              <w:suppressAutoHyphens/>
              <w:jc w:val="both"/>
            </w:pPr>
          </w:p>
        </w:tc>
        <w:tc>
          <w:tcPr>
            <w:tcW w:w="3118" w:type="dxa"/>
            <w:vAlign w:val="center"/>
          </w:tcPr>
          <w:p w14:paraId="3A37A095" w14:textId="77777777" w:rsidR="004A0D6C" w:rsidRDefault="004A0D6C" w:rsidP="004A0D6C">
            <w:pPr>
              <w:pStyle w:val="afffff"/>
              <w:jc w:val="both"/>
              <w:cnfStyle w:val="000000100000" w:firstRow="0" w:lastRow="0" w:firstColumn="0" w:lastColumn="0" w:oddVBand="0" w:evenVBand="0" w:oddHBand="1" w:evenHBand="0" w:firstRowFirstColumn="0" w:firstRowLastColumn="0" w:lastRowFirstColumn="0" w:lastRowLastColumn="0"/>
            </w:pPr>
            <w:r w:rsidRPr="004A0D6C">
              <w:t>Статус партнера у участника по отношению к производителю (разработчику)</w:t>
            </w:r>
          </w:p>
        </w:tc>
        <w:tc>
          <w:tcPr>
            <w:tcW w:w="4932" w:type="dxa"/>
            <w:vAlign w:val="center"/>
          </w:tcPr>
          <w:p w14:paraId="031851B8" w14:textId="372B9434" w:rsidR="004A0D6C" w:rsidRDefault="00AD137A" w:rsidP="004A0D6C">
            <w:pPr>
              <w:pStyle w:val="afffff"/>
              <w:jc w:val="both"/>
              <w:cnfStyle w:val="000000100000" w:firstRow="0" w:lastRow="0" w:firstColumn="0" w:lastColumn="0" w:oddVBand="0" w:evenVBand="0" w:oddHBand="1" w:evenHBand="0" w:firstRowFirstColumn="0" w:firstRowLastColumn="0" w:lastRowFirstColumn="0" w:lastRowLastColumn="0"/>
            </w:pPr>
            <w:fldSimple w:instr=" MERGEFIELD &quot;Статус_партнера&quot; ">
              <w:r w:rsidR="00EA17AA">
                <w:t>не требуется</w:t>
              </w:r>
            </w:fldSimple>
          </w:p>
        </w:tc>
      </w:tr>
      <w:tr w:rsidR="004A0D6C" w14:paraId="6D18515A" w14:textId="77777777" w:rsidTr="0025674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43428B21" w14:textId="77777777" w:rsidR="004A0D6C" w:rsidRPr="0057727C" w:rsidRDefault="004A0D6C" w:rsidP="004A0D6C">
            <w:pPr>
              <w:pStyle w:val="ac"/>
              <w:numPr>
                <w:ilvl w:val="0"/>
                <w:numId w:val="6"/>
              </w:numPr>
              <w:suppressAutoHyphens/>
              <w:jc w:val="both"/>
            </w:pPr>
          </w:p>
        </w:tc>
        <w:tc>
          <w:tcPr>
            <w:tcW w:w="3118" w:type="dxa"/>
            <w:vAlign w:val="center"/>
          </w:tcPr>
          <w:sdt>
            <w:sdtPr>
              <w:id w:val="347765857"/>
              <w:placeholder>
                <w:docPart w:val="DA2DBAE33CF0459E8073634EA4C2A64B"/>
              </w:placeholder>
              <w15:color w:val="FFFF00"/>
            </w:sdtPr>
            <w:sdtEndPr>
              <w:rPr>
                <w:noProof/>
              </w:rPr>
            </w:sdtEndPr>
            <w:sdtContent>
              <w:p w14:paraId="6AE04295" w14:textId="77777777" w:rsidR="004A0D6C" w:rsidRDefault="004A0D6C" w:rsidP="004A0D6C">
                <w:pPr>
                  <w:pStyle w:val="afffff"/>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678418893"/>
            <w:placeholder>
              <w:docPart w:val="A8D88506FB4B41019E3F8BE43AEE4F54"/>
            </w:placeholder>
            <w15:color w:val="FFFF00"/>
          </w:sdtPr>
          <w:sdtEndPr/>
          <w:sdtContent>
            <w:sdt>
              <w:sdtPr>
                <w:id w:val="1793399717"/>
                <w:placeholder>
                  <w:docPart w:val="379E80120D3D4151A9C467CA161AF060"/>
                </w:placeholder>
                <w15:color w:val="FFFF00"/>
              </w:sdtPr>
              <w:sdtEndPr/>
              <w:sdtContent>
                <w:tc>
                  <w:tcPr>
                    <w:tcW w:w="4932" w:type="dxa"/>
                    <w:vAlign w:val="center"/>
                  </w:tcPr>
                  <w:p w14:paraId="386746EA" w14:textId="20E04042" w:rsidR="004A0D6C" w:rsidRDefault="00AD137A" w:rsidP="004A0D6C">
                    <w:pPr>
                      <w:pStyle w:val="afffff"/>
                      <w:jc w:val="both"/>
                      <w:cnfStyle w:val="000000010000" w:firstRow="0" w:lastRow="0" w:firstColumn="0" w:lastColumn="0" w:oddVBand="0" w:evenVBand="0" w:oddHBand="0" w:evenHBand="1" w:firstRowFirstColumn="0" w:firstRowLastColumn="0" w:lastRowFirstColumn="0" w:lastRowLastColumn="0"/>
                    </w:pPr>
                    <w:fldSimple w:instr=" MERGEFIELD Документ_требования_об_аттестации_НАКС ">
                      <w:r w:rsidR="00EA17AA">
                        <w:t>не требуется</w:t>
                      </w:r>
                    </w:fldSimple>
                  </w:p>
                </w:tc>
              </w:sdtContent>
            </w:sdt>
          </w:sdtContent>
        </w:sdt>
      </w:tr>
      <w:tr w:rsidR="004A0D6C" w14:paraId="224CD9E4" w14:textId="77777777" w:rsidTr="0025674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vAlign w:val="center"/>
          </w:tcPr>
          <w:p w14:paraId="58F5DB6F" w14:textId="77777777" w:rsidR="004A0D6C" w:rsidRPr="0057727C" w:rsidRDefault="004A0D6C" w:rsidP="004A0D6C">
            <w:pPr>
              <w:pStyle w:val="ac"/>
              <w:numPr>
                <w:ilvl w:val="0"/>
                <w:numId w:val="6"/>
              </w:numPr>
              <w:suppressAutoHyphens/>
              <w:jc w:val="both"/>
            </w:pPr>
          </w:p>
        </w:tc>
        <w:tc>
          <w:tcPr>
            <w:tcW w:w="3118" w:type="dxa"/>
            <w:vAlign w:val="center"/>
          </w:tcPr>
          <w:p w14:paraId="6AF02755" w14:textId="77777777" w:rsidR="004A0D6C" w:rsidRPr="00E6737E" w:rsidRDefault="004A0D6C" w:rsidP="004A0D6C">
            <w:pPr>
              <w:pStyle w:val="afffff"/>
              <w:jc w:val="both"/>
              <w:cnfStyle w:val="000000100000" w:firstRow="0" w:lastRow="0" w:firstColumn="0" w:lastColumn="0" w:oddVBand="0" w:evenVBand="0" w:oddHBand="1" w:evenHBand="0" w:firstRowFirstColumn="0" w:firstRowLastColumn="0" w:lastRowFirstColumn="0" w:lastRowLastColumn="0"/>
            </w:pPr>
            <w:r w:rsidRPr="00DE7452">
              <w:rPr>
                <w:rFonts w:cstheme="minorHAnsi"/>
              </w:rPr>
              <w:t>Информация и документы об обеспечении исполнения обязательств связанных с участием в закупке, если соответствующее требование предусмотрено документацией о закупке:</w:t>
            </w:r>
          </w:p>
        </w:tc>
        <w:tc>
          <w:tcPr>
            <w:tcW w:w="4932" w:type="dxa"/>
            <w:vAlign w:val="center"/>
          </w:tcPr>
          <w:p w14:paraId="1A21EB4E" w14:textId="41130F1F" w:rsidR="004A0D6C" w:rsidRDefault="00AD137A" w:rsidP="004A0D6C">
            <w:pPr>
              <w:pStyle w:val="afffff"/>
              <w:jc w:val="both"/>
              <w:cnfStyle w:val="000000100000" w:firstRow="0" w:lastRow="0" w:firstColumn="0" w:lastColumn="0" w:oddVBand="0" w:evenVBand="0" w:oddHBand="1" w:evenHBand="0" w:firstRowFirstColumn="0" w:firstRowLastColumn="0" w:lastRowFirstColumn="0" w:lastRowLastColumn="0"/>
            </w:pPr>
            <w:fldSimple w:instr=" MERGEFIELD Требуется_обеспечение_заявкидоговора ">
              <w:r w:rsidR="00F677D1">
                <w:t>не требуется</w:t>
              </w:r>
            </w:fldSimple>
          </w:p>
        </w:tc>
      </w:tr>
    </w:tbl>
    <w:p w14:paraId="794FCF66" w14:textId="77777777" w:rsidR="00D13D33" w:rsidRPr="00C736AB" w:rsidRDefault="00D13D33" w:rsidP="00D13D33">
      <w:pPr>
        <w:pStyle w:val="113"/>
        <w:spacing w:line="240" w:lineRule="auto"/>
        <w:jc w:val="both"/>
      </w:pPr>
      <w:r w:rsidRPr="00C736AB">
        <w:t>Требование по обеспечению заявки на участие в закупочной процедуре</w:t>
      </w:r>
    </w:p>
    <w:permStart w:id="396692417" w:edGrp="everyone" w:displacedByCustomXml="next"/>
    <w:sdt>
      <w:sdtPr>
        <w:rPr>
          <w:b w:val="0"/>
        </w:rPr>
        <w:alias w:val="Специальные требования"/>
        <w:tag w:val="Специальные требования"/>
        <w:id w:val="798342438"/>
        <w:placeholder>
          <w:docPart w:val="B9BA8EBA1ACC4E909434062FF7B088C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14:paraId="402BF8A4" w14:textId="77777777"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5D47884" w14:textId="77777777" w:rsidR="00D13D33" w:rsidRPr="00C736AB" w:rsidRDefault="00D13D33" w:rsidP="00C2584D">
                <w:pPr>
                  <w:suppressAutoHyphens/>
                </w:pPr>
                <w:r w:rsidRPr="00C736AB">
                  <w:t>№</w:t>
                </w:r>
              </w:p>
            </w:tc>
            <w:tc>
              <w:tcPr>
                <w:tcW w:w="3118" w:type="dxa"/>
                <w:vAlign w:val="center"/>
              </w:tcPr>
              <w:p w14:paraId="43200831"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3EE70808"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14:paraId="6BBE96B0" w14:textId="77777777"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1EE8E55" w14:textId="77777777" w:rsidR="00D13D33" w:rsidRPr="00C736AB" w:rsidRDefault="00D13D33" w:rsidP="00E6737E">
                <w:pPr>
                  <w:pStyle w:val="ac"/>
                  <w:numPr>
                    <w:ilvl w:val="0"/>
                    <w:numId w:val="6"/>
                  </w:numPr>
                  <w:suppressAutoHyphens/>
                  <w:jc w:val="both"/>
                </w:pPr>
              </w:p>
            </w:tc>
            <w:tc>
              <w:tcPr>
                <w:tcW w:w="3118" w:type="dxa"/>
                <w:vAlign w:val="center"/>
              </w:tcPr>
              <w:p w14:paraId="67D73C27" w14:textId="77777777"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14:paraId="472B85F3" w14:textId="66D96B4F" w:rsidR="00D13D33" w:rsidRPr="00C736AB" w:rsidRDefault="00373478"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Размер_обеспечения_заявки </w:instrText>
                </w:r>
                <w:r w:rsidRPr="00C736AB">
                  <w:rPr>
                    <w:rFonts w:cstheme="minorHAnsi"/>
                  </w:rPr>
                  <w:fldChar w:fldCharType="separate"/>
                </w:r>
                <w:r w:rsidR="00EA17AA">
                  <w:rPr>
                    <w:rFonts w:cstheme="minorHAnsi"/>
                  </w:rPr>
                  <w:t>не требуется</w:t>
                </w:r>
                <w:r w:rsidRPr="00C736AB">
                  <w:rPr>
                    <w:rFonts w:cstheme="minorHAnsi"/>
                  </w:rPr>
                  <w:fldChar w:fldCharType="end"/>
                </w:r>
              </w:p>
            </w:tc>
          </w:tr>
          <w:tr w:rsidR="00D13D33" w:rsidRPr="00C736AB" w14:paraId="412332D4"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9A7CEDC" w14:textId="77777777" w:rsidR="00D13D33" w:rsidRPr="00C736AB" w:rsidRDefault="00D13D33" w:rsidP="00E6737E">
                <w:pPr>
                  <w:pStyle w:val="ac"/>
                  <w:numPr>
                    <w:ilvl w:val="0"/>
                    <w:numId w:val="6"/>
                  </w:numPr>
                  <w:suppressAutoHyphens/>
                  <w:jc w:val="both"/>
                </w:pPr>
              </w:p>
            </w:tc>
            <w:tc>
              <w:tcPr>
                <w:tcW w:w="3118" w:type="dxa"/>
                <w:vAlign w:val="center"/>
              </w:tcPr>
              <w:p w14:paraId="05B77736"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14:paraId="6A650950" w14:textId="7F72D89B" w:rsidR="00D13D33" w:rsidRPr="00C736AB" w:rsidRDefault="00373478" w:rsidP="0037347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Форма_обеспечения_заявки_ </w:instrText>
                </w:r>
                <w:r w:rsidRPr="00C736AB">
                  <w:rPr>
                    <w:rFonts w:cstheme="minorHAnsi"/>
                  </w:rPr>
                  <w:fldChar w:fldCharType="separate"/>
                </w:r>
                <w:r w:rsidR="00EA17AA">
                  <w:rPr>
                    <w:rFonts w:cstheme="minorHAnsi"/>
                  </w:rPr>
                  <w:t>не требуется</w:t>
                </w:r>
                <w:r w:rsidRPr="00C736AB">
                  <w:rPr>
                    <w:rFonts w:cstheme="minorHAnsi"/>
                  </w:rPr>
                  <w:fldChar w:fldCharType="end"/>
                </w:r>
              </w:p>
            </w:tc>
          </w:tr>
        </w:tbl>
      </w:sdtContent>
    </w:sdt>
    <w:permEnd w:id="396692417"/>
    <w:p w14:paraId="7E61D703" w14:textId="77777777" w:rsidR="00D13D33" w:rsidRPr="00C736AB" w:rsidRDefault="00D13D33" w:rsidP="00D13D33">
      <w:pPr>
        <w:pStyle w:val="113"/>
        <w:spacing w:line="240" w:lineRule="auto"/>
        <w:jc w:val="both"/>
      </w:pPr>
      <w:r w:rsidRPr="00C736AB">
        <w:t>Требование по обеспечению договора на участие в закупочной процедуре</w:t>
      </w:r>
    </w:p>
    <w:permStart w:id="31931982" w:edGrp="everyone" w:displacedByCustomXml="next"/>
    <w:sdt>
      <w:sdtPr>
        <w:rPr>
          <w:b w:val="0"/>
        </w:rPr>
        <w:alias w:val="Специальные требования"/>
        <w:tag w:val="Специальные требования"/>
        <w:id w:val="-692846911"/>
        <w:placeholder>
          <w:docPart w:val="EBE771DF10DA44419D2F5077BAA0E467"/>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13D33" w:rsidRPr="00C736AB" w14:paraId="09DED120" w14:textId="77777777" w:rsidTr="00C2584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A8292CB" w14:textId="77777777" w:rsidR="00D13D33" w:rsidRPr="00C736AB" w:rsidRDefault="00D13D33" w:rsidP="00C2584D">
                <w:pPr>
                  <w:suppressAutoHyphens/>
                </w:pPr>
                <w:r w:rsidRPr="00C736AB">
                  <w:t>№</w:t>
                </w:r>
              </w:p>
            </w:tc>
            <w:tc>
              <w:tcPr>
                <w:tcW w:w="3118" w:type="dxa"/>
                <w:vAlign w:val="center"/>
              </w:tcPr>
              <w:p w14:paraId="4E461D3C"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72DC5611" w14:textId="77777777" w:rsidR="00D13D33" w:rsidRPr="00C736AB" w:rsidRDefault="00D13D33" w:rsidP="00C2584D">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13D33" w:rsidRPr="00C736AB" w14:paraId="3F1C964D" w14:textId="77777777" w:rsidTr="00C2584D">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4097159" w14:textId="77777777" w:rsidR="00D13D33" w:rsidRPr="00C736AB" w:rsidRDefault="00D13D33" w:rsidP="00E6737E">
                <w:pPr>
                  <w:pStyle w:val="ac"/>
                  <w:numPr>
                    <w:ilvl w:val="0"/>
                    <w:numId w:val="6"/>
                  </w:numPr>
                  <w:suppressAutoHyphens/>
                  <w:jc w:val="both"/>
                </w:pPr>
              </w:p>
            </w:tc>
            <w:tc>
              <w:tcPr>
                <w:tcW w:w="3118" w:type="dxa"/>
                <w:vAlign w:val="center"/>
              </w:tcPr>
              <w:p w14:paraId="394E2A11" w14:textId="77777777" w:rsidR="00D13D33" w:rsidRPr="00C736AB" w:rsidRDefault="00D13D33"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14:paraId="06B093A3" w14:textId="179882B1" w:rsidR="00D13D33" w:rsidRPr="00C736AB" w:rsidRDefault="00373478" w:rsidP="00E6737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Размер_обеспечения_договора </w:instrText>
                </w:r>
                <w:r w:rsidRPr="00C736AB">
                  <w:rPr>
                    <w:rFonts w:cstheme="minorHAnsi"/>
                  </w:rPr>
                  <w:fldChar w:fldCharType="separate"/>
                </w:r>
                <w:r w:rsidR="00EA17AA">
                  <w:rPr>
                    <w:rFonts w:cstheme="minorHAnsi"/>
                  </w:rPr>
                  <w:t>не требуется</w:t>
                </w:r>
                <w:r w:rsidRPr="00C736AB">
                  <w:rPr>
                    <w:rFonts w:cstheme="minorHAnsi"/>
                  </w:rPr>
                  <w:fldChar w:fldCharType="end"/>
                </w:r>
              </w:p>
            </w:tc>
          </w:tr>
          <w:tr w:rsidR="00D13D33" w:rsidRPr="00C736AB" w14:paraId="145B5A29"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6BEE9C1" w14:textId="77777777" w:rsidR="00D13D33" w:rsidRPr="00C736AB" w:rsidRDefault="00D13D33" w:rsidP="00E6737E">
                <w:pPr>
                  <w:pStyle w:val="ac"/>
                  <w:numPr>
                    <w:ilvl w:val="0"/>
                    <w:numId w:val="6"/>
                  </w:numPr>
                  <w:suppressAutoHyphens/>
                  <w:jc w:val="both"/>
                </w:pPr>
              </w:p>
            </w:tc>
            <w:tc>
              <w:tcPr>
                <w:tcW w:w="3118" w:type="dxa"/>
                <w:vAlign w:val="center"/>
              </w:tcPr>
              <w:p w14:paraId="251A6C87"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14:paraId="01C2419A" w14:textId="44633264" w:rsidR="00D13D33" w:rsidRPr="00C736AB" w:rsidRDefault="00373478" w:rsidP="00373478">
                <w:pPr>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Форма_обеспечения_договора </w:instrText>
                </w:r>
                <w:r w:rsidRPr="00C736AB">
                  <w:rPr>
                    <w:rFonts w:cstheme="minorHAnsi"/>
                  </w:rPr>
                  <w:fldChar w:fldCharType="separate"/>
                </w:r>
                <w:r w:rsidR="00EA17AA">
                  <w:rPr>
                    <w:rFonts w:cstheme="minorHAnsi"/>
                  </w:rPr>
                  <w:t>не требуется</w:t>
                </w:r>
                <w:r w:rsidRPr="00C736AB">
                  <w:rPr>
                    <w:rFonts w:cstheme="minorHAnsi"/>
                  </w:rPr>
                  <w:fldChar w:fldCharType="end"/>
                </w:r>
              </w:p>
            </w:tc>
          </w:tr>
          <w:tr w:rsidR="00AB7DCE" w:rsidRPr="00C736AB" w14:paraId="1A3679C1"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F9E86A1" w14:textId="77777777" w:rsidR="00AB7DCE" w:rsidRPr="00AB7DCE" w:rsidRDefault="00AB7DCE" w:rsidP="00AB7DCE">
                <w:pPr>
                  <w:pStyle w:val="ac"/>
                  <w:numPr>
                    <w:ilvl w:val="0"/>
                    <w:numId w:val="6"/>
                  </w:numPr>
                  <w:suppressAutoHyphens/>
                  <w:jc w:val="both"/>
                </w:pPr>
              </w:p>
            </w:tc>
            <w:tc>
              <w:tcPr>
                <w:tcW w:w="3118" w:type="dxa"/>
                <w:vAlign w:val="center"/>
              </w:tcPr>
              <w:p w14:paraId="4F9F8DA7" w14:textId="77777777" w:rsidR="00AB7DCE" w:rsidRPr="00AB7DCE" w:rsidRDefault="00AB7DC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AB7DCE">
                  <w:rPr>
                    <w:rFonts w:cstheme="minorHAnsi"/>
                  </w:rPr>
                  <w:t>Обеспечиваемые обязательства</w:t>
                </w:r>
              </w:p>
            </w:tc>
            <w:tc>
              <w:tcPr>
                <w:tcW w:w="4932" w:type="dxa"/>
                <w:vAlign w:val="center"/>
              </w:tcPr>
              <w:p w14:paraId="370A1E3A" w14:textId="14B94132" w:rsidR="00AB7DCE" w:rsidRPr="00846D09" w:rsidRDefault="00EA17AA"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D13D33" w:rsidRPr="00D01CAB" w14:paraId="65F78176" w14:textId="77777777" w:rsidTr="00C2584D">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6E99D0F" w14:textId="77777777" w:rsidR="00D13D33" w:rsidRPr="00C736AB" w:rsidRDefault="00D13D33" w:rsidP="00E6737E">
                <w:pPr>
                  <w:pStyle w:val="ac"/>
                  <w:numPr>
                    <w:ilvl w:val="0"/>
                    <w:numId w:val="6"/>
                  </w:numPr>
                  <w:suppressAutoHyphens/>
                  <w:jc w:val="both"/>
                </w:pPr>
              </w:p>
            </w:tc>
            <w:tc>
              <w:tcPr>
                <w:tcW w:w="3118" w:type="dxa"/>
                <w:vAlign w:val="center"/>
              </w:tcPr>
              <w:p w14:paraId="3B3B07EA" w14:textId="77777777" w:rsidR="00D13D33" w:rsidRPr="00C736AB" w:rsidRDefault="00D13D33" w:rsidP="00E6737E">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14:paraId="62AB7013" w14:textId="37CFE1F7" w:rsidR="00D13D33" w:rsidRDefault="00EA17AA" w:rsidP="00373478">
                <w:pPr>
                  <w:jc w:val="both"/>
                  <w:cnfStyle w:val="000000010000" w:firstRow="0" w:lastRow="0" w:firstColumn="0" w:lastColumn="0" w:oddVBand="0" w:evenVBand="0" w:oddHBand="0" w:evenHBand="1" w:firstRowFirstColumn="0" w:firstRowLastColumn="0" w:lastRowFirstColumn="0" w:lastRowLastColumn="0"/>
                  <w:rPr>
                    <w:rFonts w:cstheme="minorHAnsi"/>
                  </w:rPr>
                </w:pPr>
                <w:r>
                  <w:t>Не требуется</w:t>
                </w:r>
              </w:p>
            </w:tc>
          </w:tr>
        </w:tbl>
      </w:sdtContent>
    </w:sdt>
    <w:permEnd w:id="31931982"/>
    <w:p w14:paraId="632E6FAB" w14:textId="77777777" w:rsidR="00A55BB0" w:rsidRPr="00736283" w:rsidRDefault="00A55BB0" w:rsidP="00A55BB0">
      <w:pPr>
        <w:pStyle w:val="113"/>
        <w:spacing w:line="240" w:lineRule="auto"/>
        <w:jc w:val="both"/>
      </w:pPr>
      <w:r w:rsidRPr="00736283">
        <w:t>Требования по обеспечению аванса</w:t>
      </w:r>
    </w:p>
    <w:permStart w:id="1232744002" w:edGrp="everyone" w:displacedByCustomXml="next"/>
    <w:sdt>
      <w:sdtPr>
        <w:rPr>
          <w:b w:val="0"/>
        </w:rPr>
        <w:alias w:val="Специальные требования"/>
        <w:tag w:val="Специальные требования"/>
        <w:id w:val="-582680519"/>
        <w:placeholder>
          <w:docPart w:val="19A3F9654DFF44CEB8A10635B37A4278"/>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55BB0" w:rsidRPr="00736283" w14:paraId="3ED10E8B" w14:textId="77777777" w:rsidTr="002B6D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77EF13B" w14:textId="77777777" w:rsidR="00A55BB0" w:rsidRPr="00736283" w:rsidRDefault="00A55BB0" w:rsidP="002B6D18">
                <w:pPr>
                  <w:suppressAutoHyphens/>
                </w:pPr>
                <w:r w:rsidRPr="00736283">
                  <w:t>№</w:t>
                </w:r>
              </w:p>
            </w:tc>
            <w:tc>
              <w:tcPr>
                <w:tcW w:w="3118" w:type="dxa"/>
                <w:vAlign w:val="center"/>
              </w:tcPr>
              <w:p w14:paraId="2BF90C72" w14:textId="77777777" w:rsidR="00A55BB0" w:rsidRPr="00736283" w:rsidRDefault="00A55BB0" w:rsidP="002B6D18">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0C5F4B1B" w14:textId="77777777" w:rsidR="00A55BB0" w:rsidRPr="00736283" w:rsidRDefault="00A55BB0" w:rsidP="002B6D18">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A55BB0" w:rsidRPr="00736283" w14:paraId="633F961B" w14:textId="77777777" w:rsidTr="002B6D1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527CC20" w14:textId="77777777" w:rsidR="00A55BB0" w:rsidRPr="00736283" w:rsidRDefault="00A55BB0" w:rsidP="002B6D18">
                <w:pPr>
                  <w:pStyle w:val="ac"/>
                  <w:numPr>
                    <w:ilvl w:val="0"/>
                    <w:numId w:val="6"/>
                  </w:numPr>
                  <w:suppressAutoHyphens/>
                  <w:jc w:val="both"/>
                </w:pPr>
              </w:p>
            </w:tc>
            <w:tc>
              <w:tcPr>
                <w:tcW w:w="3118" w:type="dxa"/>
                <w:vAlign w:val="center"/>
              </w:tcPr>
              <w:p w14:paraId="12CEDB78" w14:textId="77777777" w:rsidR="00A55BB0" w:rsidRPr="00736283" w:rsidRDefault="00A55BB0"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24C6372E" w14:textId="723DB8D1" w:rsidR="00A55BB0" w:rsidRPr="00736283" w:rsidRDefault="00A55BB0"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EA17AA">
                  <w:rPr>
                    <w:rFonts w:cstheme="minorHAnsi"/>
                  </w:rPr>
                  <w:t>не требуется</w:t>
                </w:r>
                <w:r w:rsidRPr="00736283">
                  <w:rPr>
                    <w:rFonts w:cstheme="minorHAnsi"/>
                  </w:rPr>
                  <w:fldChar w:fldCharType="end"/>
                </w:r>
              </w:p>
            </w:tc>
          </w:tr>
          <w:tr w:rsidR="00A55BB0" w:rsidRPr="00C736AB" w14:paraId="3BF49847" w14:textId="77777777" w:rsidTr="002B6D1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6E8511" w14:textId="77777777" w:rsidR="00A55BB0" w:rsidRPr="00736283" w:rsidRDefault="00A55BB0" w:rsidP="002B6D18">
                <w:pPr>
                  <w:pStyle w:val="ac"/>
                  <w:numPr>
                    <w:ilvl w:val="0"/>
                    <w:numId w:val="6"/>
                  </w:numPr>
                  <w:suppressAutoHyphens/>
                  <w:jc w:val="both"/>
                </w:pPr>
              </w:p>
            </w:tc>
            <w:tc>
              <w:tcPr>
                <w:tcW w:w="3118" w:type="dxa"/>
                <w:vAlign w:val="center"/>
              </w:tcPr>
              <w:p w14:paraId="3FF3AF4C" w14:textId="77777777" w:rsidR="00A55BB0" w:rsidRPr="00736283" w:rsidRDefault="00A55BB0"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298D373" w14:textId="4EBA5A8E" w:rsidR="00A55BB0" w:rsidRDefault="00A55BB0"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EA17AA">
                  <w:rPr>
                    <w:rFonts w:cstheme="minorHAnsi"/>
                  </w:rPr>
                  <w:t>не требуется</w:t>
                </w:r>
                <w:r w:rsidRPr="00736283">
                  <w:rPr>
                    <w:rFonts w:cstheme="minorHAnsi"/>
                  </w:rPr>
                  <w:fldChar w:fldCharType="end"/>
                </w:r>
              </w:p>
            </w:tc>
          </w:tr>
        </w:tbl>
      </w:sdtContent>
    </w:sdt>
    <w:permEnd w:id="1232744002"/>
    <w:p w14:paraId="3182A9CC" w14:textId="77777777" w:rsidR="00CA5FE7" w:rsidRDefault="00CA5FE7" w:rsidP="00CA5FE7">
      <w:pPr>
        <w:pStyle w:val="113"/>
        <w:spacing w:line="240" w:lineRule="auto"/>
        <w:jc w:val="both"/>
      </w:pPr>
      <w:r w:rsidRPr="00C736AB">
        <w:t xml:space="preserve">Требование </w:t>
      </w:r>
      <w:r>
        <w:t>по безопасности и охране труда</w:t>
      </w:r>
    </w:p>
    <w:permStart w:id="689053731" w:edGrp="everyone" w:displacedByCustomXml="next"/>
    <w:sdt>
      <w:sdtPr>
        <w:rPr>
          <w:b w:val="0"/>
        </w:rPr>
        <w:alias w:val="Специальные требования"/>
        <w:tag w:val="Специальные требования"/>
        <w:id w:val="1860858097"/>
        <w:placeholder>
          <w:docPart w:val="890116A9D63742109519A613FE8BD53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A5FE7" w:rsidRPr="00736283" w14:paraId="35A3C7A5" w14:textId="77777777" w:rsidTr="00BB6D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CB8C4F5" w14:textId="77777777" w:rsidR="00CA5FE7" w:rsidRPr="00736283" w:rsidRDefault="00CA5FE7" w:rsidP="00BB6D14">
                <w:pPr>
                  <w:suppressAutoHyphens/>
                </w:pPr>
                <w:r w:rsidRPr="00736283">
                  <w:t>№</w:t>
                </w:r>
              </w:p>
            </w:tc>
            <w:tc>
              <w:tcPr>
                <w:tcW w:w="3118" w:type="dxa"/>
                <w:vAlign w:val="center"/>
              </w:tcPr>
              <w:p w14:paraId="5768E0A4" w14:textId="77777777" w:rsidR="00CA5FE7" w:rsidRPr="00736283" w:rsidRDefault="00CA5FE7" w:rsidP="00BB6D14">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6D7ED44F" w14:textId="77777777" w:rsidR="00CA5FE7" w:rsidRPr="00736283" w:rsidRDefault="00CA5FE7" w:rsidP="00BB6D14">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A5FE7" w:rsidRPr="00736283" w14:paraId="2FAD60DD"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72EE2F9" w14:textId="77777777" w:rsidR="00CA5FE7" w:rsidRPr="00736283" w:rsidRDefault="00CA5FE7" w:rsidP="00CA5FE7">
                <w:pPr>
                  <w:pStyle w:val="ac"/>
                  <w:numPr>
                    <w:ilvl w:val="0"/>
                    <w:numId w:val="6"/>
                  </w:numPr>
                  <w:suppressAutoHyphens/>
                  <w:jc w:val="both"/>
                </w:pPr>
              </w:p>
            </w:tc>
            <w:tc>
              <w:tcPr>
                <w:tcW w:w="3118" w:type="dxa"/>
                <w:vAlign w:val="center"/>
              </w:tcPr>
              <w:p w14:paraId="0CC66917" w14:textId="77777777" w:rsidR="00CA5FE7" w:rsidRPr="006537A3"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6537A3">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6537A3">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14:paraId="32BA49C9" w14:textId="77777777" w:rsidR="00CA5FE7" w:rsidRPr="00736283"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732437">
                  <w:rPr>
                    <w:rFonts w:cstheme="minorHAnsi"/>
                    <w:noProof/>
                  </w:rPr>
                  <w:t>«Наличие_действующего_договора»</w:t>
                </w:r>
                <w:r>
                  <w:rPr>
                    <w:rFonts w:cstheme="minorHAnsi"/>
                  </w:rPr>
                  <w:fldChar w:fldCharType="end"/>
                </w:r>
              </w:p>
            </w:tc>
          </w:tr>
          <w:tr w:rsidR="00CA5FE7" w:rsidRPr="00C736AB" w14:paraId="1EF5FF82"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969C4A5" w14:textId="77777777" w:rsidR="00CA5FE7" w:rsidRPr="00736283" w:rsidRDefault="00CA5FE7" w:rsidP="00CA5FE7">
                <w:pPr>
                  <w:pStyle w:val="ac"/>
                  <w:numPr>
                    <w:ilvl w:val="0"/>
                    <w:numId w:val="6"/>
                  </w:numPr>
                  <w:suppressAutoHyphens/>
                  <w:jc w:val="both"/>
                </w:pPr>
              </w:p>
            </w:tc>
            <w:tc>
              <w:tcPr>
                <w:tcW w:w="3118" w:type="dxa"/>
              </w:tcPr>
              <w:p w14:paraId="59A9B6EC" w14:textId="77777777" w:rsidR="00CA5FE7" w:rsidRPr="006537A3" w:rsidRDefault="00CA5FE7" w:rsidP="00BB6D14">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документов, подтверждающих обучение и проверку знаний в области охраны труда и промышленной безопасности</w:t>
                </w:r>
                <w:r w:rsidRPr="006537A3">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14:paraId="5EDB526D" w14:textId="77777777" w:rsidR="00CA5FE7" w:rsidRDefault="00CA5FE7"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732437">
                  <w:rPr>
                    <w:rFonts w:cstheme="minorHAnsi"/>
                    <w:noProof/>
                  </w:rPr>
                  <w:t>«Наличие_обучения»</w:t>
                </w:r>
                <w:r>
                  <w:rPr>
                    <w:rFonts w:cstheme="minorHAnsi"/>
                  </w:rPr>
                  <w:fldChar w:fldCharType="end"/>
                </w:r>
              </w:p>
            </w:tc>
          </w:tr>
          <w:tr w:rsidR="00CA5FE7" w:rsidRPr="00C736AB" w14:paraId="5D652819"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57E4E2" w14:textId="77777777" w:rsidR="00CA5FE7" w:rsidRPr="00736283" w:rsidRDefault="00CA5FE7" w:rsidP="00CA5FE7">
                <w:pPr>
                  <w:pStyle w:val="ac"/>
                  <w:numPr>
                    <w:ilvl w:val="0"/>
                    <w:numId w:val="6"/>
                  </w:numPr>
                  <w:suppressAutoHyphens/>
                  <w:jc w:val="both"/>
                </w:pPr>
              </w:p>
            </w:tc>
            <w:tc>
              <w:tcPr>
                <w:tcW w:w="3118" w:type="dxa"/>
              </w:tcPr>
              <w:p w14:paraId="6CF496F4" w14:textId="77777777" w:rsidR="00CA5FE7" w:rsidRPr="006537A3" w:rsidRDefault="00CA5FE7" w:rsidP="00BB6D14">
                <w:pPr>
                  <w:jc w:val="both"/>
                  <w:cnfStyle w:val="000000100000" w:firstRow="0" w:lastRow="0" w:firstColumn="0" w:lastColumn="0" w:oddVBand="0" w:evenVBand="0" w:oddHBand="1" w:evenHBand="0" w:firstRowFirstColumn="0" w:firstRowLastColumn="0" w:lastRowFirstColumn="0" w:lastRowLastColumn="0"/>
                </w:pPr>
                <w:r w:rsidRPr="006537A3">
                  <w:rPr>
                    <w:bCs/>
                  </w:rPr>
                  <w:t>Наличие средств коллективной защиты</w:t>
                </w:r>
                <w:r w:rsidRPr="006537A3">
                  <w:t>: инвентарных ограждений для котлованов; системы безопасности работ на высоте, системы эвакуации и спасения и т.д.</w:t>
                </w:r>
              </w:p>
            </w:tc>
            <w:tc>
              <w:tcPr>
                <w:tcW w:w="4932" w:type="dxa"/>
                <w:vAlign w:val="center"/>
              </w:tcPr>
              <w:p w14:paraId="7E4FFB35" w14:textId="77777777" w:rsidR="00CA5FE7"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732437">
                  <w:rPr>
                    <w:rFonts w:cstheme="minorHAnsi"/>
                    <w:noProof/>
                  </w:rPr>
                  <w:t>«Ниличие_средств_защиты»</w:t>
                </w:r>
                <w:r>
                  <w:rPr>
                    <w:rFonts w:cstheme="minorHAnsi"/>
                  </w:rPr>
                  <w:fldChar w:fldCharType="end"/>
                </w:r>
              </w:p>
            </w:tc>
          </w:tr>
          <w:tr w:rsidR="00CA5FE7" w:rsidRPr="00C736AB" w14:paraId="7875010E"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C02D10" w14:textId="77777777" w:rsidR="00CA5FE7" w:rsidRPr="00736283" w:rsidRDefault="00CA5FE7" w:rsidP="00CA5FE7">
                <w:pPr>
                  <w:pStyle w:val="ac"/>
                  <w:numPr>
                    <w:ilvl w:val="0"/>
                    <w:numId w:val="6"/>
                  </w:numPr>
                  <w:suppressAutoHyphens/>
                  <w:jc w:val="both"/>
                </w:pPr>
              </w:p>
            </w:tc>
            <w:tc>
              <w:tcPr>
                <w:tcW w:w="3118" w:type="dxa"/>
              </w:tcPr>
              <w:p w14:paraId="438D7A75" w14:textId="77777777" w:rsidR="00CA5FE7" w:rsidRPr="006537A3" w:rsidRDefault="00CA5FE7" w:rsidP="00BB6D14">
                <w:pPr>
                  <w:jc w:val="both"/>
                  <w:cnfStyle w:val="000000010000" w:firstRow="0" w:lastRow="0" w:firstColumn="0" w:lastColumn="0" w:oddVBand="0" w:evenVBand="0" w:oddHBand="0" w:evenHBand="1" w:firstRowFirstColumn="0" w:firstRowLastColumn="0" w:lastRowFirstColumn="0" w:lastRowLastColumn="0"/>
                </w:pPr>
                <w:r w:rsidRPr="006537A3">
                  <w:rPr>
                    <w:bCs/>
                  </w:rPr>
                  <w:t>Наличие акта медицинского осмотра</w:t>
                </w:r>
                <w:r w:rsidRPr="006537A3">
                  <w:t xml:space="preserve"> с допуском к выполнению определённого вида работ </w:t>
                </w:r>
              </w:p>
            </w:tc>
            <w:tc>
              <w:tcPr>
                <w:tcW w:w="4932" w:type="dxa"/>
                <w:vAlign w:val="center"/>
              </w:tcPr>
              <w:p w14:paraId="259FA476" w14:textId="77777777" w:rsidR="00CA5FE7" w:rsidRDefault="00CA5FE7"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732437">
                  <w:rPr>
                    <w:rFonts w:cstheme="minorHAnsi"/>
                    <w:noProof/>
                  </w:rPr>
                  <w:t>«Наличие_мед_осмотра»</w:t>
                </w:r>
                <w:r>
                  <w:rPr>
                    <w:rFonts w:cstheme="minorHAnsi"/>
                  </w:rPr>
                  <w:fldChar w:fldCharType="end"/>
                </w:r>
              </w:p>
            </w:tc>
          </w:tr>
          <w:tr w:rsidR="00CA5FE7" w:rsidRPr="00C736AB" w14:paraId="600D8C32"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BB66D26" w14:textId="77777777" w:rsidR="00CA5FE7" w:rsidRPr="00736283" w:rsidRDefault="00CA5FE7" w:rsidP="00CA5FE7">
                <w:pPr>
                  <w:pStyle w:val="ac"/>
                  <w:numPr>
                    <w:ilvl w:val="0"/>
                    <w:numId w:val="6"/>
                  </w:numPr>
                  <w:suppressAutoHyphens/>
                  <w:jc w:val="both"/>
                </w:pPr>
              </w:p>
            </w:tc>
            <w:tc>
              <w:tcPr>
                <w:tcW w:w="3118" w:type="dxa"/>
              </w:tcPr>
              <w:p w14:paraId="60861668" w14:textId="77777777" w:rsidR="00CA5FE7" w:rsidRPr="006537A3" w:rsidRDefault="00CA5FE7" w:rsidP="00BB6D14">
                <w:pPr>
                  <w:jc w:val="both"/>
                  <w:cnfStyle w:val="000000100000" w:firstRow="0" w:lastRow="0" w:firstColumn="0" w:lastColumn="0" w:oddVBand="0" w:evenVBand="0" w:oddHBand="1" w:evenHBand="0" w:firstRowFirstColumn="0" w:firstRowLastColumn="0" w:lastRowFirstColumn="0" w:lastRowLastColumn="0"/>
                </w:pPr>
                <w:r w:rsidRPr="006537A3">
                  <w:rPr>
                    <w:bCs/>
                  </w:rPr>
                  <w:t xml:space="preserve">Наличие документов, подтверждающих обеспечение работников СИЗ, </w:t>
                </w:r>
                <w:r w:rsidRPr="006537A3">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14:paraId="13167830" w14:textId="77777777" w:rsidR="00CA5FE7" w:rsidRPr="00736283" w:rsidRDefault="00CA5FE7"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732437">
                  <w:rPr>
                    <w:rFonts w:cstheme="minorHAnsi"/>
                    <w:noProof/>
                  </w:rPr>
                  <w:t>«Наличие_СИЗ»</w:t>
                </w:r>
                <w:r>
                  <w:rPr>
                    <w:rFonts w:cstheme="minorHAnsi"/>
                  </w:rPr>
                  <w:fldChar w:fldCharType="end"/>
                </w:r>
              </w:p>
            </w:tc>
          </w:tr>
        </w:tbl>
      </w:sdtContent>
    </w:sdt>
    <w:permEnd w:id="689053731"/>
    <w:p w14:paraId="02C8544D" w14:textId="77777777" w:rsidR="00911DB2" w:rsidRPr="00C736AB" w:rsidRDefault="00911DB2" w:rsidP="00911DB2">
      <w:pPr>
        <w:pStyle w:val="113"/>
        <w:spacing w:line="240" w:lineRule="auto"/>
        <w:jc w:val="both"/>
      </w:pPr>
      <w:r>
        <w:t>Иные т</w:t>
      </w:r>
      <w:r w:rsidRPr="00C736AB">
        <w:t>ребовани</w:t>
      </w:r>
      <w:r>
        <w:t>я</w:t>
      </w:r>
      <w:r w:rsidRPr="00C736AB">
        <w:t xml:space="preserve"> </w:t>
      </w:r>
      <w:r w:rsidR="00D74DF4">
        <w:t>к участникам</w:t>
      </w:r>
    </w:p>
    <w:permStart w:id="1832667059" w:edGrp="everyone" w:displacedByCustomXml="next"/>
    <w:sdt>
      <w:sdtPr>
        <w:rPr>
          <w:b w:val="0"/>
        </w:rPr>
        <w:alias w:val="Специальные требования"/>
        <w:tag w:val="Специальные требования"/>
        <w:id w:val="-2078812785"/>
        <w:placeholder>
          <w:docPart w:val="D1B80B2B96744F10BBAFAA2DEB16DBC8"/>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911DB2" w:rsidRPr="00C736AB" w14:paraId="37903AD9" w14:textId="77777777" w:rsidTr="0053719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56C44B" w14:textId="77777777" w:rsidR="00911DB2" w:rsidRPr="00C736AB" w:rsidRDefault="00911DB2" w:rsidP="00537191">
                <w:pPr>
                  <w:suppressAutoHyphens/>
                </w:pPr>
                <w:r w:rsidRPr="00C736AB">
                  <w:t>№</w:t>
                </w:r>
              </w:p>
            </w:tc>
            <w:tc>
              <w:tcPr>
                <w:tcW w:w="3118" w:type="dxa"/>
                <w:vAlign w:val="center"/>
              </w:tcPr>
              <w:p w14:paraId="4DB56589" w14:textId="77777777"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43052604" w14:textId="77777777" w:rsidR="00911DB2" w:rsidRPr="00C736AB" w:rsidRDefault="00911DB2" w:rsidP="00537191">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911DB2" w:rsidRPr="00C736AB" w14:paraId="24367032" w14:textId="77777777" w:rsidTr="0053719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32E770B" w14:textId="77777777" w:rsidR="00911DB2" w:rsidRPr="00C736AB" w:rsidRDefault="00911DB2" w:rsidP="00537191">
                <w:pPr>
                  <w:pStyle w:val="ac"/>
                  <w:numPr>
                    <w:ilvl w:val="0"/>
                    <w:numId w:val="6"/>
                  </w:numPr>
                  <w:suppressAutoHyphens/>
                  <w:jc w:val="both"/>
                </w:pPr>
              </w:p>
            </w:tc>
            <w:tc>
              <w:tcPr>
                <w:tcW w:w="3118" w:type="dxa"/>
                <w:vAlign w:val="center"/>
              </w:tcPr>
              <w:p w14:paraId="18999D2B" w14:textId="77777777" w:rsidR="00911DB2" w:rsidRPr="00C736AB" w:rsidRDefault="00D74DF4" w:rsidP="0053719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14:paraId="582F28A0" w14:textId="0C162EC8" w:rsidR="00911DB2" w:rsidRPr="00C736AB" w:rsidRDefault="00911DB2" w:rsidP="0053719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EA17AA">
                  <w:rPr>
                    <w:rFonts w:cstheme="minorHAnsi"/>
                  </w:rPr>
                  <w:t>отсутствуют</w:t>
                </w:r>
                <w:r>
                  <w:rPr>
                    <w:rFonts w:cstheme="minorHAnsi"/>
                  </w:rPr>
                  <w:fldChar w:fldCharType="end"/>
                </w:r>
              </w:p>
            </w:tc>
          </w:tr>
          <w:permEnd w:id="1832667059"/>
        </w:tbl>
      </w:sdtContent>
    </w:sdt>
    <w:p w14:paraId="577B017C" w14:textId="77777777" w:rsidR="00911DB2" w:rsidRDefault="00911DB2" w:rsidP="00911DB2">
      <w:pPr>
        <w:pStyle w:val="1"/>
        <w:numPr>
          <w:ilvl w:val="0"/>
          <w:numId w:val="0"/>
        </w:numPr>
        <w:sectPr w:rsidR="00911DB2" w:rsidSect="00243AC8">
          <w:pgSz w:w="11906" w:h="16838"/>
          <w:pgMar w:top="709" w:right="1701" w:bottom="1276" w:left="1701" w:header="709" w:footer="709" w:gutter="0"/>
          <w:cols w:space="708"/>
          <w:docGrid w:linePitch="360"/>
        </w:sectPr>
      </w:pPr>
    </w:p>
    <w:p w14:paraId="24F4CB4A" w14:textId="77777777" w:rsidR="00696A07" w:rsidRDefault="00696A07" w:rsidP="00696A07">
      <w:pPr>
        <w:pStyle w:val="1"/>
      </w:pPr>
      <w:bookmarkStart w:id="8" w:name="_Ref534988683"/>
      <w:bookmarkStart w:id="9" w:name="_Toc143602200"/>
      <w:bookmarkStart w:id="10" w:name="_Ref534988777"/>
      <w:r>
        <w:lastRenderedPageBreak/>
        <w:t>Требования к заявке на участие в закупке</w:t>
      </w:r>
      <w:bookmarkEnd w:id="8"/>
      <w:bookmarkEnd w:id="9"/>
    </w:p>
    <w:p w14:paraId="5E27962B" w14:textId="77777777" w:rsidR="00696A07" w:rsidRDefault="00421159" w:rsidP="00696A07">
      <w:pPr>
        <w:pStyle w:val="113"/>
      </w:pPr>
      <w:r>
        <w:t>С</w:t>
      </w:r>
      <w:r w:rsidR="00696A07">
        <w:t>остав заявки</w:t>
      </w:r>
    </w:p>
    <w:p w14:paraId="2FB8E9FB" w14:textId="77777777" w:rsidR="00480129" w:rsidRDefault="00696A07" w:rsidP="00130788">
      <w:pPr>
        <w:pStyle w:val="111"/>
      </w:pPr>
      <w:r>
        <w:t>Заявк</w:t>
      </w:r>
      <w:r w:rsidR="00421159">
        <w:t>у</w:t>
      </w:r>
      <w:r>
        <w:t xml:space="preserve"> </w:t>
      </w:r>
      <w:r w:rsidR="004D551B">
        <w:t>(част</w:t>
      </w:r>
      <w:r w:rsidR="00421159">
        <w:t>ь</w:t>
      </w:r>
      <w:r w:rsidR="004D551B">
        <w:t xml:space="preserve"> заявки) </w:t>
      </w:r>
      <w:r>
        <w:t xml:space="preserve">на участие в закупке </w:t>
      </w:r>
      <w:r w:rsidR="00421159">
        <w:t>должны</w:t>
      </w:r>
      <w:r>
        <w:t xml:space="preserve"> </w:t>
      </w:r>
      <w:r w:rsidR="00421159">
        <w:t xml:space="preserve">составлять </w:t>
      </w:r>
      <w:r>
        <w:t>сведения и документы, определенные в форме заявки</w:t>
      </w:r>
      <w:r w:rsidR="004D551B">
        <w:t xml:space="preserve"> (</w:t>
      </w:r>
      <w:r w:rsidR="004057BA">
        <w:t xml:space="preserve">форме </w:t>
      </w:r>
      <w:r w:rsidR="004D551B">
        <w:t>части заявки)</w:t>
      </w:r>
      <w:r>
        <w:t xml:space="preserve"> на участие в закупке и в документации о закупке.</w:t>
      </w:r>
    </w:p>
    <w:p w14:paraId="63F50D69" w14:textId="77777777" w:rsidR="00552DD0" w:rsidRDefault="00822180" w:rsidP="00130788">
      <w:pPr>
        <w:pStyle w:val="111"/>
      </w:pPr>
      <w:r>
        <w:t>Указание информации в части заявки</w:t>
      </w:r>
      <w:r w:rsidRPr="00552DD0">
        <w:t xml:space="preserve"> </w:t>
      </w:r>
      <w:r>
        <w:t>на участие в закупке, не предусмотренной формой части заявки, не влечет отклонение заявки на участие в закупке.</w:t>
      </w:r>
    </w:p>
    <w:p w14:paraId="4B105D12" w14:textId="77777777" w:rsidR="005A5FA9" w:rsidRDefault="005A5FA9" w:rsidP="005A5FA9">
      <w:pPr>
        <w:pStyle w:val="113"/>
      </w:pPr>
      <w:r>
        <w:t>Форма заявки</w:t>
      </w:r>
    </w:p>
    <w:p w14:paraId="4DCF52E8"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25AC602E" w14:textId="77777777" w:rsidR="00FE3E2C" w:rsidRDefault="00FE3E2C" w:rsidP="00FE3E2C">
      <w:pPr>
        <w:pStyle w:val="113"/>
      </w:pPr>
      <w:r>
        <w:t>Оформление заявки</w:t>
      </w:r>
    </w:p>
    <w:p w14:paraId="60F28CA4" w14:textId="77777777" w:rsidR="00822180" w:rsidRDefault="00822180" w:rsidP="00850327">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540A57CD" w14:textId="77777777" w:rsidR="00BE6564" w:rsidRDefault="00BE6564" w:rsidP="00850327">
      <w:pPr>
        <w:pStyle w:val="111"/>
      </w:pPr>
      <w:r>
        <w:t xml:space="preserve">Оригиналы электронных документов </w:t>
      </w:r>
      <w:r w:rsidR="00605A14">
        <w:t>могут</w:t>
      </w:r>
      <w:r>
        <w:t xml:space="preserve"> быть подписаны электронной подписью.</w:t>
      </w:r>
    </w:p>
    <w:p w14:paraId="2BD746B7" w14:textId="77777777" w:rsidR="00822180" w:rsidRDefault="00822180" w:rsidP="00850327">
      <w:pPr>
        <w:pStyle w:val="111"/>
      </w:pPr>
      <w:r>
        <w:t>Электронный документ должен допускать поиск и копирование произвольных фрагментов.</w:t>
      </w:r>
    </w:p>
    <w:p w14:paraId="7CC09BE4" w14:textId="77777777" w:rsidR="00822180" w:rsidRDefault="00822180" w:rsidP="00A1655D">
      <w:pPr>
        <w:pStyle w:val="111"/>
      </w:pPr>
      <w:r>
        <w:t>Электронные формы заявки заполняются в формах, прилагаемых к документации о закупке.</w:t>
      </w:r>
    </w:p>
    <w:p w14:paraId="042969A0" w14:textId="77777777" w:rsidR="00822180" w:rsidRDefault="00822180"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14:paraId="43C5D2E7" w14:textId="77777777" w:rsidR="00421159" w:rsidRDefault="00822180" w:rsidP="00BE6564">
      <w:pPr>
        <w:pStyle w:val="111"/>
      </w:pPr>
      <w:r>
        <w:t>Не требуется распечатывание заполненных электронных форм, их подписание и сканирование.</w:t>
      </w:r>
    </w:p>
    <w:p w14:paraId="1738AF1A" w14:textId="77777777" w:rsidR="00421159" w:rsidRDefault="00421159" w:rsidP="00421159">
      <w:pPr>
        <w:pStyle w:val="113"/>
      </w:pPr>
      <w:r>
        <w:t>Содержание заявки</w:t>
      </w:r>
    </w:p>
    <w:p w14:paraId="74A24159" w14:textId="77777777" w:rsidR="00C47B45" w:rsidRDefault="00C47B45" w:rsidP="00C47B45">
      <w:pPr>
        <w:pStyle w:val="111"/>
      </w:pPr>
      <w:r w:rsidRPr="00075178">
        <w:t>Заявка</w:t>
      </w:r>
      <w:r>
        <w:t xml:space="preserve"> составляется на русском языке.</w:t>
      </w:r>
    </w:p>
    <w:p w14:paraId="0FB1E96C"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75491E7"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426E1133"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1396B9E8" w14:textId="77777777" w:rsidR="00245E58" w:rsidRPr="00226453"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1866ADBC" w14:textId="77777777" w:rsidR="00226453" w:rsidRPr="00226453" w:rsidRDefault="00226453" w:rsidP="00226453">
      <w:pPr>
        <w:pStyle w:val="111"/>
        <w:rPr>
          <w:color w:val="auto"/>
        </w:rPr>
      </w:pPr>
      <w:r w:rsidRPr="00226453">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623BE78" w14:textId="77777777" w:rsidR="00226453" w:rsidRPr="002B6816" w:rsidRDefault="00226453" w:rsidP="00226453">
      <w:pPr>
        <w:pStyle w:val="111"/>
        <w:numPr>
          <w:ilvl w:val="0"/>
          <w:numId w:val="0"/>
        </w:numPr>
        <w:rPr>
          <w:color w:val="auto"/>
        </w:rPr>
      </w:pPr>
      <w:r w:rsidRPr="00226453">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144ECBC7" w14:textId="77777777" w:rsidR="007E5442" w:rsidRDefault="007E5442" w:rsidP="007E5442">
      <w:pPr>
        <w:pStyle w:val="113"/>
      </w:pPr>
      <w:r w:rsidRPr="00726829">
        <w:t>Общие требования к обеспечению исполнения обязательств</w:t>
      </w:r>
    </w:p>
    <w:p w14:paraId="2DEC3E07" w14:textId="77777777" w:rsidR="007E5442" w:rsidRDefault="007E5442" w:rsidP="007E5442">
      <w:pPr>
        <w:pStyle w:val="111"/>
        <w:spacing w:after="0"/>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14:paraId="5B1456E0" w14:textId="77777777" w:rsidR="007E5442" w:rsidRPr="00C736AB" w:rsidRDefault="007E5442" w:rsidP="007E5442">
      <w:pPr>
        <w:pStyle w:val="111"/>
        <w:spacing w:after="0"/>
      </w:pPr>
      <w:r w:rsidRPr="00C736AB">
        <w:lastRenderedPageBreak/>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14:paraId="3655C264" w14:textId="77777777" w:rsidR="007E5442" w:rsidRPr="00C736AB" w:rsidRDefault="007E5442" w:rsidP="007E5442">
      <w:pPr>
        <w:pStyle w:val="111"/>
        <w:numPr>
          <w:ilvl w:val="0"/>
          <w:numId w:val="0"/>
        </w:numPr>
        <w:spacing w:after="0"/>
      </w:pPr>
      <w:r w:rsidRPr="00C736AB">
        <w:rPr>
          <w:b/>
        </w:rPr>
        <w:t>а)</w:t>
      </w:r>
      <w:r w:rsidRPr="00C736AB">
        <w:t xml:space="preserve"> путем внесения денежных средств; </w:t>
      </w:r>
    </w:p>
    <w:p w14:paraId="130F4934" w14:textId="77777777" w:rsidR="007E5442" w:rsidRDefault="007E5442" w:rsidP="007E5442">
      <w:pPr>
        <w:pStyle w:val="111"/>
        <w:numPr>
          <w:ilvl w:val="0"/>
          <w:numId w:val="0"/>
        </w:numPr>
        <w:spacing w:after="0"/>
      </w:pPr>
      <w:r w:rsidRPr="00C736AB">
        <w:rPr>
          <w:b/>
        </w:rPr>
        <w:t>б)</w:t>
      </w:r>
      <w:r w:rsidRPr="00C736AB">
        <w:t xml:space="preserve"> предоставления банковской гарантии. </w:t>
      </w:r>
    </w:p>
    <w:p w14:paraId="4C77FF52" w14:textId="77777777" w:rsidR="007E5442" w:rsidRDefault="007E5442" w:rsidP="007E5442">
      <w:pPr>
        <w:pStyle w:val="111"/>
        <w:numPr>
          <w:ilvl w:val="0"/>
          <w:numId w:val="0"/>
        </w:numPr>
        <w:spacing w:after="0"/>
      </w:pPr>
      <w:r w:rsidRPr="00254CF6">
        <w:rPr>
          <w:b/>
        </w:rPr>
        <w:t>в)</w:t>
      </w:r>
      <w:r>
        <w:t xml:space="preserve"> предоставления векселя (ей).</w:t>
      </w:r>
    </w:p>
    <w:p w14:paraId="328AC5CE" w14:textId="77777777" w:rsidR="007E5442" w:rsidRDefault="007E5442" w:rsidP="007E5442">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10D34196" w14:textId="77777777" w:rsidR="007E5442" w:rsidRDefault="007E5442" w:rsidP="007E5442">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1387D17D" w14:textId="77777777" w:rsidR="007E5442" w:rsidRDefault="007E5442" w:rsidP="007E5442">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14:paraId="5C7C7283" w14:textId="77777777" w:rsidR="007E5442" w:rsidRDefault="007E5442" w:rsidP="007E5442">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2D41FE15" w14:textId="77777777" w:rsidR="007E5442" w:rsidRDefault="007E5442" w:rsidP="007E5442">
      <w:pPr>
        <w:pStyle w:val="a0"/>
      </w:pPr>
      <w:r w:rsidRPr="00C736AB">
        <w:t>отмена закупки;</w:t>
      </w:r>
    </w:p>
    <w:p w14:paraId="57BD3415" w14:textId="77777777" w:rsidR="007E5442" w:rsidRDefault="007E5442" w:rsidP="007E5442">
      <w:pPr>
        <w:pStyle w:val="a0"/>
      </w:pPr>
      <w:r w:rsidRPr="00C736AB">
        <w:t>отклонение заявки участника закупки;</w:t>
      </w:r>
    </w:p>
    <w:p w14:paraId="1083FC46" w14:textId="77777777" w:rsidR="007E5442" w:rsidRDefault="007E5442" w:rsidP="007E5442">
      <w:pPr>
        <w:pStyle w:val="a0"/>
      </w:pPr>
      <w:r w:rsidRPr="00C736AB">
        <w:t>отзыв заявки участником закупки до окончания срока подачи заявок;</w:t>
      </w:r>
    </w:p>
    <w:p w14:paraId="3271B976" w14:textId="77777777" w:rsidR="007E5442" w:rsidRDefault="007E5442" w:rsidP="007E5442">
      <w:pPr>
        <w:pStyle w:val="a0"/>
      </w:pPr>
      <w:r w:rsidRPr="00C736AB">
        <w:t>получение заявки на участие в закупке после окончания срока подачи заявок;</w:t>
      </w:r>
    </w:p>
    <w:p w14:paraId="4FE4A7E7" w14:textId="77777777" w:rsidR="007E5442" w:rsidRDefault="007E5442" w:rsidP="007E5442">
      <w:pPr>
        <w:pStyle w:val="a0"/>
      </w:pPr>
      <w:r w:rsidRPr="00C736AB">
        <w:t xml:space="preserve">отстранение участника закупки от участия в закупке или отказ от заключения договора с победителем закупки.  </w:t>
      </w:r>
    </w:p>
    <w:p w14:paraId="120A2010" w14:textId="77777777" w:rsidR="007E5442" w:rsidRDefault="007E5442" w:rsidP="007E5442">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A67993">
        <w:t>заявок принимает векселя (ей) А</w:t>
      </w:r>
      <w:r w:rsidRPr="008A7320">
        <w:t>О «Иркутскэнерго», ООО «Иркутская энергосбытовая компания», ООО «ТД ЕвроСибЭнерго», Банков.</w:t>
      </w:r>
    </w:p>
    <w:p w14:paraId="297CC2CE" w14:textId="77777777" w:rsidR="007E5442" w:rsidRDefault="007E5442" w:rsidP="007E5442">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63D8ED8B59B6492FA665146D34656013"/>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732437">
            <w:rPr>
              <w:noProof/>
            </w:rPr>
            <w:t>«Местонахождение_заказчика»</w:t>
          </w:r>
          <w:r>
            <w:rPr>
              <w:noProof/>
            </w:rPr>
            <w:fldChar w:fldCharType="end"/>
          </w:r>
        </w:sdtContent>
      </w:sdt>
      <w:r w:rsidRPr="005E1D52">
        <w:t>.</w:t>
      </w:r>
    </w:p>
    <w:p w14:paraId="324A2D22" w14:textId="77777777" w:rsidR="007E5442" w:rsidRDefault="007E5442" w:rsidP="007E5442">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2B23216" w14:textId="77777777" w:rsidR="002B42DA" w:rsidRDefault="002B42DA" w:rsidP="002B42DA">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693873CB" w14:textId="77777777" w:rsidR="007E5442" w:rsidRDefault="007E5442" w:rsidP="007E5442">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14:paraId="35BF31FA" w14:textId="77777777" w:rsidR="007E5442" w:rsidRDefault="007E5442" w:rsidP="007E5442">
      <w:pPr>
        <w:pStyle w:val="111"/>
        <w:rPr>
          <w:color w:val="auto"/>
        </w:rPr>
      </w:pPr>
      <w:r w:rsidRPr="00C736AB">
        <w:t>Банковская гарантия должна быть безотзывной и должна содержать:</w:t>
      </w:r>
    </w:p>
    <w:p w14:paraId="02ED07A2" w14:textId="77777777" w:rsidR="007E5442" w:rsidRPr="00726829" w:rsidRDefault="007E5442" w:rsidP="007E5442">
      <w:pPr>
        <w:pStyle w:val="a0"/>
        <w:rPr>
          <w:color w:val="auto"/>
        </w:rPr>
      </w:pPr>
      <w:r w:rsidRPr="00C736AB">
        <w:lastRenderedPageBreak/>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14:paraId="5A4A9416" w14:textId="77777777" w:rsidR="007E5442" w:rsidRPr="00726829" w:rsidRDefault="007E5442" w:rsidP="007E5442">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14:paraId="7A1FFFB6" w14:textId="77777777" w:rsidR="007E5442" w:rsidRPr="00726829" w:rsidRDefault="007E5442" w:rsidP="007E5442">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14:paraId="38A1D34B" w14:textId="77777777" w:rsidR="007E5442" w:rsidRPr="00726829" w:rsidRDefault="007E5442" w:rsidP="007E5442">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14:paraId="3333A68F" w14:textId="77777777" w:rsidR="007E5442" w:rsidRPr="00726829" w:rsidRDefault="007E5442" w:rsidP="007E5442">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14:paraId="5F898C45" w14:textId="77777777" w:rsidR="007E5442" w:rsidRPr="00726829" w:rsidRDefault="007E5442" w:rsidP="007E5442">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14:paraId="3AD7287B" w14:textId="77777777" w:rsidR="007E5442" w:rsidRPr="00726829" w:rsidRDefault="007E5442" w:rsidP="007E5442">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14:paraId="6B38C25C" w14:textId="77777777" w:rsidR="007E5442" w:rsidRPr="00726829" w:rsidRDefault="007E5442" w:rsidP="007E5442">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14:paraId="7B852ECA" w14:textId="77777777" w:rsidR="007E5442" w:rsidRPr="00726829" w:rsidRDefault="007E5442" w:rsidP="007E5442">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14:paraId="3F6106D3" w14:textId="77777777" w:rsidR="007E5442" w:rsidRPr="00726829" w:rsidRDefault="007E5442" w:rsidP="007E5442">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14:paraId="084FA7D8" w14:textId="77777777" w:rsidR="007E5442" w:rsidRPr="00726829" w:rsidRDefault="007E5442" w:rsidP="007E5442">
      <w:pPr>
        <w:pStyle w:val="a0"/>
        <w:rPr>
          <w:color w:val="auto"/>
        </w:rPr>
      </w:pPr>
      <w:r>
        <w:t>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14:paraId="72E6BF1D" w14:textId="77777777" w:rsidR="007E5442" w:rsidRDefault="007E5442" w:rsidP="007E5442">
      <w:pPr>
        <w:pStyle w:val="111"/>
      </w:pPr>
      <w:r w:rsidRPr="00C736AB">
        <w:lastRenderedPageBreak/>
        <w:t>Недопустимо включение в банковскую гарантию:</w:t>
      </w:r>
    </w:p>
    <w:p w14:paraId="193EBDD7" w14:textId="77777777" w:rsidR="007E5442" w:rsidRDefault="007E5442" w:rsidP="007E5442">
      <w:pPr>
        <w:pStyle w:val="a0"/>
      </w:pPr>
      <w:r w:rsidRPr="00C736AB">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14:paraId="17058FCA" w14:textId="77777777" w:rsidR="007E5442" w:rsidRDefault="007E5442" w:rsidP="007E5442">
      <w:pPr>
        <w:pStyle w:val="a0"/>
      </w:pPr>
      <w:r w:rsidRPr="00C736AB">
        <w:t>требований о предоставлении Заказчиком гаранту отчета об исполнении договора;</w:t>
      </w:r>
    </w:p>
    <w:p w14:paraId="4B69F214" w14:textId="77777777" w:rsidR="007E5442" w:rsidRPr="00C736AB" w:rsidRDefault="007E5442" w:rsidP="007E5442">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Pr>
          <w:b/>
        </w:rPr>
        <w:t>л.</w:t>
      </w:r>
      <w:r w:rsidRPr="00C736AB">
        <w:t xml:space="preserve"> п. </w:t>
      </w:r>
      <w:r>
        <w:rPr>
          <w:b/>
        </w:rPr>
        <w:t>5.5.11</w:t>
      </w:r>
      <w:r w:rsidRPr="00C736AB">
        <w:t xml:space="preserve"> настоящей документации. </w:t>
      </w:r>
    </w:p>
    <w:p w14:paraId="3A78BDDC" w14:textId="77777777" w:rsidR="007E5442" w:rsidRPr="00C736AB" w:rsidRDefault="007E5442" w:rsidP="007E5442">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45187D89" w14:textId="77777777" w:rsidR="007E5442" w:rsidRDefault="007E5442" w:rsidP="007E5442">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5794B7BA" w14:textId="77777777" w:rsidR="007E5442" w:rsidRDefault="007E5442" w:rsidP="007E5442">
      <w:pPr>
        <w:pStyle w:val="a0"/>
      </w:pPr>
      <w:r w:rsidRPr="00C736AB">
        <w:t>уклонение или отказ участника закупки заключить договор;</w:t>
      </w:r>
    </w:p>
    <w:p w14:paraId="7F5934EE" w14:textId="77777777" w:rsidR="007E5442" w:rsidRDefault="007E5442" w:rsidP="007E5442">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14:paraId="1C5090EA" w14:textId="77777777" w:rsidR="007E5442" w:rsidRDefault="007E5442" w:rsidP="007E5442">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14:paraId="59D41DA0" w14:textId="77777777" w:rsidR="007E5442" w:rsidRPr="00C736AB" w:rsidRDefault="007E5442" w:rsidP="007E5442">
      <w:pPr>
        <w:pStyle w:val="a0"/>
      </w:pPr>
      <w:r w:rsidRPr="008A7320">
        <w:t>изменения или отзыва заявки в течение срока ее действия после истечения срока окончания приема заявок.</w:t>
      </w:r>
    </w:p>
    <w:p w14:paraId="39815AF1" w14:textId="77777777" w:rsidR="007E5442" w:rsidRPr="00C736AB" w:rsidRDefault="007E5442" w:rsidP="007E5442">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14:paraId="328AA4E5" w14:textId="77777777" w:rsidR="007E5442" w:rsidRDefault="007E5442" w:rsidP="007E5442">
      <w:pPr>
        <w:pStyle w:val="111"/>
      </w:pPr>
      <w:r w:rsidRPr="00C736AB">
        <w:t>Возврат участнику закупки обеспечения заявки на участие в закупке не производится в следующих случаях:</w:t>
      </w:r>
    </w:p>
    <w:p w14:paraId="0BE4BAC3" w14:textId="77777777" w:rsidR="007E5442" w:rsidRDefault="007E5442" w:rsidP="007E5442">
      <w:pPr>
        <w:pStyle w:val="a0"/>
      </w:pPr>
      <w:r w:rsidRPr="00C736AB">
        <w:t>уклонение или отказа участника закупки от заключения договора;</w:t>
      </w:r>
    </w:p>
    <w:p w14:paraId="60DD8EF3" w14:textId="77777777" w:rsidR="007E5442" w:rsidRPr="00C736AB" w:rsidRDefault="007E5442" w:rsidP="007E5442">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14:paraId="2EC1DE63" w14:textId="77777777" w:rsidR="007E5442" w:rsidRPr="00C736AB" w:rsidRDefault="007E5442" w:rsidP="007E5442">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5E7D5B32" w14:textId="77777777" w:rsidR="007E5442" w:rsidRPr="00824224" w:rsidRDefault="007E5442" w:rsidP="007E5442">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14:paraId="0A208833" w14:textId="77777777" w:rsidR="007E5442" w:rsidRPr="005E1D52" w:rsidRDefault="007E5442" w:rsidP="007E5442">
      <w:pPr>
        <w:pStyle w:val="113"/>
      </w:pPr>
      <w:r>
        <w:t>Требования к обеспечению заявки на участие в закупе</w:t>
      </w:r>
    </w:p>
    <w:p w14:paraId="1D15C9BF" w14:textId="77777777" w:rsidR="007E5442" w:rsidRDefault="007E5442" w:rsidP="007E5442">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14:paraId="67E96738" w14:textId="77777777" w:rsidR="007E5442" w:rsidRDefault="007E5442" w:rsidP="007E5442">
      <w:pPr>
        <w:pStyle w:val="111"/>
      </w:pPr>
      <w:r w:rsidRPr="00C736AB">
        <w:t xml:space="preserve">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w:t>
      </w:r>
      <w:r w:rsidRPr="00C736AB">
        <w:lastRenderedPageBreak/>
        <w:t>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14:paraId="0029D073" w14:textId="77777777" w:rsidR="007E5442" w:rsidRPr="004621B1" w:rsidRDefault="007E5442" w:rsidP="007E5442">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5F2E7DFA" w14:textId="77777777" w:rsidR="007E5442" w:rsidRDefault="007E5442" w:rsidP="007E5442">
      <w:pPr>
        <w:pStyle w:val="111"/>
      </w:pPr>
      <w:r w:rsidRPr="005E1D52">
        <w:t>Возврат участнику закупки обеспечения заявки на участие в закупке не производится в следующих случаях:</w:t>
      </w:r>
    </w:p>
    <w:p w14:paraId="15A3D47D" w14:textId="77777777" w:rsidR="007E5442" w:rsidRDefault="007E5442" w:rsidP="007E5442">
      <w:pPr>
        <w:pStyle w:val="a0"/>
      </w:pPr>
      <w:r w:rsidRPr="005E1D52">
        <w:t>уклонение или отказа участника закупки от заключения договора;</w:t>
      </w:r>
    </w:p>
    <w:p w14:paraId="491B7A27" w14:textId="77777777" w:rsidR="007E5442" w:rsidRPr="00C736AB" w:rsidRDefault="007E5442" w:rsidP="007E5442">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3E2A1398" w14:textId="77777777" w:rsidR="007E5442" w:rsidRPr="0025595D" w:rsidRDefault="007E5442" w:rsidP="007E5442">
      <w:pPr>
        <w:pStyle w:val="11"/>
        <w:spacing w:before="240"/>
        <w:jc w:val="left"/>
        <w:rPr>
          <w:rFonts w:cs="Calibri"/>
          <w:b/>
        </w:rPr>
      </w:pPr>
      <w:r>
        <w:rPr>
          <w:b/>
        </w:rPr>
        <w:t>Требования к обеспечению договора на участие в закупке</w:t>
      </w:r>
    </w:p>
    <w:p w14:paraId="6F3E777F" w14:textId="77777777" w:rsidR="007E5442" w:rsidRPr="00C736AB" w:rsidRDefault="007E5442" w:rsidP="007E5442">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14:paraId="4A7B35B4" w14:textId="77777777" w:rsidR="007E5442" w:rsidRPr="00C736AB" w:rsidRDefault="007E5442" w:rsidP="007E5442">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14:paraId="73C809E3" w14:textId="77777777" w:rsidR="007E5442" w:rsidRPr="00C736AB" w:rsidRDefault="007E5442" w:rsidP="003911A9">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D700ED7E137142F8BA4997B5602C3699"/>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732437">
            <w:rPr>
              <w:noProof/>
            </w:rPr>
            <w:t>«Местонахождение_заказчика»</w:t>
          </w:r>
          <w:r>
            <w:rPr>
              <w:noProof/>
            </w:rPr>
            <w:fldChar w:fldCharType="end"/>
          </w:r>
        </w:sdtContent>
      </w:sdt>
      <w:r w:rsidR="003911A9" w:rsidRPr="003911A9">
        <w:t>, или путем формирования гарантийного фонда в порядке, предусмотренном проектом договора</w:t>
      </w:r>
      <w:r w:rsidR="003911A9">
        <w:t>.</w:t>
      </w:r>
    </w:p>
    <w:p w14:paraId="5C303EF3" w14:textId="77777777" w:rsidR="007E5442" w:rsidRPr="00C736AB" w:rsidRDefault="007E5442" w:rsidP="007E5442">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14:paraId="41EBE949" w14:textId="77777777" w:rsidR="007E5442" w:rsidRPr="00C736AB" w:rsidRDefault="007E5442" w:rsidP="007E5442">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12617CC6" w14:textId="77777777" w:rsidR="007E5442" w:rsidRPr="00C736AB" w:rsidRDefault="007E5442" w:rsidP="007E5442">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40FC76F2" w14:textId="77777777" w:rsidR="007E5442" w:rsidRDefault="007E5442" w:rsidP="007E5442">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306BF28A" w14:textId="77777777" w:rsidR="007E5442" w:rsidRPr="00736283" w:rsidRDefault="007E5442" w:rsidP="007E5442">
      <w:pPr>
        <w:pStyle w:val="11"/>
        <w:spacing w:before="240"/>
        <w:jc w:val="left"/>
        <w:rPr>
          <w:rFonts w:ascii="Calibri" w:hAnsi="Calibri" w:cs="Calibri"/>
          <w:b/>
        </w:rPr>
      </w:pPr>
      <w:r w:rsidRPr="00736283">
        <w:rPr>
          <w:b/>
        </w:rPr>
        <w:t>Обеспечение аванса</w:t>
      </w:r>
    </w:p>
    <w:p w14:paraId="38445CB1" w14:textId="77777777" w:rsidR="007E5442" w:rsidRPr="00736283" w:rsidRDefault="007E5442" w:rsidP="007E5442">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14:paraId="31A4D3DC" w14:textId="77777777" w:rsidR="007E5442" w:rsidRPr="00736283" w:rsidRDefault="007E5442" w:rsidP="007E5442">
      <w:pPr>
        <w:pStyle w:val="111"/>
        <w:rPr>
          <w:rFonts w:ascii="Arial" w:hAnsi="Arial"/>
          <w:color w:val="FF0000"/>
        </w:rPr>
      </w:pPr>
      <w:r w:rsidRPr="00736283">
        <w:t>Размер обеспечения аванса составляет 100 (Сто) процентов от суммы аванса и предоставляется в соответствии с проектом договора.</w:t>
      </w:r>
    </w:p>
    <w:p w14:paraId="1B60656F" w14:textId="77777777" w:rsidR="007E5442" w:rsidRPr="00736283" w:rsidRDefault="007E5442" w:rsidP="007E5442">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14:paraId="5C2003E0" w14:textId="77777777" w:rsidR="007E5442" w:rsidRPr="00736283" w:rsidRDefault="007E5442" w:rsidP="007E5442">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53419D30" w14:textId="77777777" w:rsidR="007E5442" w:rsidRPr="00736283" w:rsidRDefault="007E5442" w:rsidP="007E5442">
      <w:pPr>
        <w:pStyle w:val="111"/>
      </w:pPr>
      <w:r w:rsidRPr="00736283">
        <w:t>Обеспечение аванса может быть предоставлено в виде:</w:t>
      </w:r>
    </w:p>
    <w:p w14:paraId="17381B19" w14:textId="77777777" w:rsidR="007E5442" w:rsidRPr="00736283" w:rsidRDefault="007E5442" w:rsidP="007E5442">
      <w:pPr>
        <w:pStyle w:val="a0"/>
      </w:pPr>
      <w:r w:rsidRPr="00736283">
        <w:lastRenderedPageBreak/>
        <w:t xml:space="preserve">безотзывной банковской гарантии, выданной банком или иной кредитной организацией, соответствующей требованиям, установленным в пункте </w:t>
      </w:r>
      <w:r w:rsidR="00A673A9">
        <w:rPr>
          <w:b/>
          <w:bCs/>
        </w:rPr>
        <w:t>5.5.9 – 5.5.13</w:t>
      </w:r>
      <w:r w:rsidRPr="00736283">
        <w:rPr>
          <w:b/>
          <w:bCs/>
        </w:rPr>
        <w:t>.</w:t>
      </w:r>
      <w:r w:rsidRPr="00736283">
        <w:t xml:space="preserve"> настоящей документации.</w:t>
      </w:r>
    </w:p>
    <w:p w14:paraId="5E744DB2" w14:textId="77777777" w:rsidR="007E5442" w:rsidRPr="00736283" w:rsidRDefault="007E5442" w:rsidP="007E5442">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14:paraId="2ED587AC" w14:textId="77777777" w:rsidR="007E5442" w:rsidRPr="00736283" w:rsidRDefault="007E5442" w:rsidP="007E5442">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0C29B70" w14:textId="77777777" w:rsidR="007E5442" w:rsidRPr="00736283" w:rsidRDefault="007E5442" w:rsidP="007E5442">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4D1FC3E" w14:textId="77777777" w:rsidR="007E5442" w:rsidRPr="00736283" w:rsidRDefault="007E5442" w:rsidP="007E5442">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16C6A739" w14:textId="77777777" w:rsidR="007E5442" w:rsidRPr="00736283" w:rsidRDefault="007E5442" w:rsidP="007E5442">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5E0A013C" w14:textId="77777777" w:rsidR="007E5442" w:rsidRPr="00736283" w:rsidRDefault="007E5442" w:rsidP="007E5442">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40DE383C" w14:textId="77777777" w:rsidR="007E5442" w:rsidRPr="00736283" w:rsidRDefault="007E5442" w:rsidP="007E5442">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28201CAE" w14:textId="77777777" w:rsidR="007E5442" w:rsidRPr="00736283" w:rsidRDefault="007E5442" w:rsidP="007E5442">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72F9129A" w14:textId="77777777" w:rsidR="00696A07" w:rsidRDefault="00696A07" w:rsidP="00696A07">
      <w:pPr>
        <w:pStyle w:val="113"/>
      </w:pPr>
      <w:r>
        <w:t>Требования к описанию предложения</w:t>
      </w:r>
    </w:p>
    <w:p w14:paraId="584BA484" w14:textId="77777777" w:rsidR="00204828" w:rsidRPr="002E30A6" w:rsidRDefault="00204828" w:rsidP="00204828">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68F33E7B"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56B0EF6A" w14:textId="77777777" w:rsidR="005510DD" w:rsidRDefault="005510DD" w:rsidP="005510D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5CDDA393" w14:textId="77777777" w:rsidR="005510DD" w:rsidRPr="0042025B" w:rsidRDefault="00204828" w:rsidP="005510DD">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3DD93816"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тся путем заполнения соответствующих полей формы заявки</w:t>
      </w:r>
      <w:r>
        <w:t>.</w:t>
      </w:r>
    </w:p>
    <w:p w14:paraId="51497D3B" w14:textId="77777777" w:rsidR="00696A07" w:rsidRDefault="00204828" w:rsidP="00696A07">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0B562717" w14:textId="77777777" w:rsidR="00696A07" w:rsidRDefault="00696A07" w:rsidP="00696A07">
      <w:pPr>
        <w:pStyle w:val="111"/>
      </w:pPr>
      <w:r>
        <w:lastRenderedPageBreak/>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3264AFE"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6F179723"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770E01A4"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6F61DEF2" w14:textId="77777777" w:rsidR="00696A07" w:rsidRDefault="00696A07" w:rsidP="00696A07">
      <w:pPr>
        <w:pStyle w:val="a0"/>
      </w:pPr>
      <w:r>
        <w:t>указывает ошибочный пункт документации о закупке,</w:t>
      </w:r>
    </w:p>
    <w:p w14:paraId="18B2D92F"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2042AFE0"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3961E903" w14:textId="77777777" w:rsidR="00696A07" w:rsidRDefault="00696A07" w:rsidP="00696A07">
      <w:pPr>
        <w:pStyle w:val="a0"/>
      </w:pPr>
      <w:r>
        <w:t>подает исправление как запрос разъяснений в порядке подачи запросов разъяснений.</w:t>
      </w:r>
    </w:p>
    <w:p w14:paraId="7C34DA40" w14:textId="77777777" w:rsidR="00687993" w:rsidRDefault="00687993" w:rsidP="00687993">
      <w:pPr>
        <w:pStyle w:val="113"/>
      </w:pPr>
      <w:r>
        <w:t>Иные требования и условия закупки, представлены в приложениях к настоящей документации</w:t>
      </w:r>
    </w:p>
    <w:p w14:paraId="12A5B201" w14:textId="77777777" w:rsidR="00BC611E" w:rsidRDefault="00696A07" w:rsidP="00161DB9">
      <w:pPr>
        <w:pStyle w:val="1"/>
      </w:pPr>
      <w:r>
        <w:br w:type="page"/>
      </w:r>
      <w:bookmarkStart w:id="11" w:name="_Ref6045534"/>
      <w:bookmarkStart w:id="12" w:name="_Toc143602201"/>
      <w:bookmarkStart w:id="13" w:name="_Ref534988748"/>
      <w:bookmarkEnd w:id="10"/>
      <w:r w:rsidR="00BC611E">
        <w:lastRenderedPageBreak/>
        <w:t xml:space="preserve">Обзор процедуры, </w:t>
      </w:r>
      <w:r w:rsidR="00496594">
        <w:t>участие в закупке</w:t>
      </w:r>
      <w:bookmarkEnd w:id="11"/>
      <w:bookmarkEnd w:id="12"/>
    </w:p>
    <w:p w14:paraId="79AA8170"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BEEA9859AA1D447EB3ECEB31C1910AB2"/>
        </w:placeholder>
        <w15:color w:val="00CCFF"/>
        <w:docPartList>
          <w:docPartGallery w:val="Quick Parts"/>
          <w:docPartCategory w:val="Документация о закупке: правовое основание закупки"/>
        </w:docPartList>
      </w:sdtPr>
      <w:sdtEndPr/>
      <w:sdtContent>
        <w:p w14:paraId="1D34A4EB" w14:textId="77777777" w:rsidR="00BC611E" w:rsidRDefault="00D023D1" w:rsidP="00BC611E">
          <w:pPr>
            <w:pStyle w:val="111"/>
          </w:pPr>
          <w:r>
            <w:t>Процедура проводится в соответствии с настоящей документацией, положением о закупке заказчика.</w:t>
          </w:r>
        </w:p>
      </w:sdtContent>
    </w:sdt>
    <w:p w14:paraId="07A78F56"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3"/>
      </w:r>
      <w:r w:rsidR="009675CA">
        <w:t>.</w:t>
      </w:r>
    </w:p>
    <w:p w14:paraId="4232800D" w14:textId="77777777" w:rsidR="00BC611E" w:rsidRDefault="00BC611E" w:rsidP="00BC611E">
      <w:pPr>
        <w:pStyle w:val="113"/>
      </w:pPr>
      <w:r>
        <w:t>Порядок предоставления документации о закупке</w:t>
      </w:r>
    </w:p>
    <w:p w14:paraId="26675A33"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9BB14A2B618540BFB44B47506F72994D"/>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65FC2A72" w14:textId="77777777" w:rsidR="00BC611E" w:rsidRDefault="00BC611E" w:rsidP="00BC611E">
      <w:pPr>
        <w:pStyle w:val="111"/>
        <w:rPr>
          <w:noProof/>
        </w:rPr>
      </w:pPr>
      <w:r>
        <w:rPr>
          <w:noProof/>
        </w:rPr>
        <w:t>Документация о закупке предоставляется без взимания платы.</w:t>
      </w:r>
    </w:p>
    <w:p w14:paraId="15F5420A"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7CF33F50"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1AD0DD6C"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59CB275D"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1B1FE4A"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4753F1E"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21031A66" w14:textId="545BCC70"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C41468">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C41468">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C41468">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C41468">
        <w:rPr>
          <w:rStyle w:val="affff"/>
        </w:rPr>
        <w:t>7</w:t>
      </w:r>
      <w:r w:rsidRPr="001779D4">
        <w:rPr>
          <w:rStyle w:val="affff"/>
        </w:rPr>
        <w:fldChar w:fldCharType="end"/>
      </w:r>
      <w:r>
        <w:t xml:space="preserve"> документации о закупке.</w:t>
      </w:r>
    </w:p>
    <w:p w14:paraId="0F186CE3" w14:textId="4B9D778E"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C41468">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C41468">
        <w:rPr>
          <w:rStyle w:val="affff"/>
        </w:rPr>
        <w:t>7</w:t>
      </w:r>
      <w:r w:rsidR="0078694B" w:rsidRPr="001779D4">
        <w:rPr>
          <w:rStyle w:val="affff"/>
        </w:rPr>
        <w:fldChar w:fldCharType="end"/>
      </w:r>
      <w:r w:rsidR="0078694B">
        <w:t xml:space="preserve"> документации о закупке.</w:t>
      </w:r>
    </w:p>
    <w:p w14:paraId="3715EBED"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5F08A40F"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698ABFCB"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0AECC19D" w14:textId="77777777" w:rsidR="00F55EE8" w:rsidRDefault="00492F5D" w:rsidP="00492F5D">
      <w:pPr>
        <w:pStyle w:val="111"/>
      </w:pPr>
      <w: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37CC68F8" w14:textId="77777777" w:rsidR="00485E2C" w:rsidRDefault="00485E2C" w:rsidP="00485E2C">
      <w:pPr>
        <w:pStyle w:val="111"/>
      </w:pPr>
      <w:r w:rsidRPr="00485E2C">
        <w:t xml:space="preserve">Каждый раздел документации </w:t>
      </w:r>
      <w:r w:rsidR="003D6D24">
        <w:t xml:space="preserve">о закупке имеет приоритет в рамках своего </w:t>
      </w:r>
      <w:r w:rsidR="00FF2AF5">
        <w:t>пре</w:t>
      </w:r>
      <w:r w:rsidR="00FF2AF5" w:rsidRPr="00485E2C">
        <w:t>дмета</w:t>
      </w:r>
      <w:r w:rsidRPr="00485E2C">
        <w:t xml:space="preserve"> регулирования при разрешении коллизий</w:t>
      </w:r>
      <w:r>
        <w:t>.</w:t>
      </w:r>
    </w:p>
    <w:p w14:paraId="37E3D021" w14:textId="77777777" w:rsidR="00F55EE8" w:rsidRDefault="00F55EE8" w:rsidP="00F55EE8">
      <w:pPr>
        <w:pStyle w:val="113"/>
      </w:pPr>
      <w:r>
        <w:lastRenderedPageBreak/>
        <w:t>Разъяснение положений документации о закупке</w:t>
      </w:r>
    </w:p>
    <w:p w14:paraId="39B45A41"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56F74867" w14:textId="77777777" w:rsidR="00F55EE8" w:rsidRDefault="00F55EE8" w:rsidP="00F55EE8">
      <w:pPr>
        <w:pStyle w:val="111"/>
      </w:pPr>
      <w:r>
        <w:t>Запрос разъяснений подается в свободной форме.</w:t>
      </w:r>
    </w:p>
    <w:p w14:paraId="67A17A9F"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38EA127C" w14:textId="77777777" w:rsidR="00BC611E" w:rsidRDefault="00BC611E" w:rsidP="00BC611E">
      <w:pPr>
        <w:pStyle w:val="113"/>
      </w:pPr>
      <w:r>
        <w:t>Общие положения об участии в закупке</w:t>
      </w:r>
    </w:p>
    <w:p w14:paraId="06D3E808" w14:textId="6FE69344"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Pr="001779D4">
        <w:rPr>
          <w:rStyle w:val="affff"/>
        </w:rPr>
        <w:fldChar w:fldCharType="begin"/>
      </w:r>
      <w:r w:rsidRPr="001779D4">
        <w:rPr>
          <w:rStyle w:val="affff"/>
        </w:rPr>
        <w:instrText xml:space="preserve"> REF _Ref534988683 \r \h  \* MERGEFORMAT </w:instrText>
      </w:r>
      <w:r w:rsidRPr="001779D4">
        <w:rPr>
          <w:rStyle w:val="affff"/>
        </w:rPr>
      </w:r>
      <w:r w:rsidRPr="001779D4">
        <w:rPr>
          <w:rStyle w:val="affff"/>
        </w:rPr>
        <w:fldChar w:fldCharType="separate"/>
      </w:r>
      <w:r w:rsidR="00C41468">
        <w:rPr>
          <w:rStyle w:val="affff"/>
        </w:rPr>
        <w:t>5</w:t>
      </w:r>
      <w:r w:rsidRPr="001779D4">
        <w:rPr>
          <w:rStyle w:val="affff"/>
        </w:rPr>
        <w:fldChar w:fldCharType="end"/>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0A792B3D" w14:textId="77777777" w:rsidR="00E14F9B" w:rsidRPr="000D2EC7" w:rsidRDefault="00BC611E" w:rsidP="000D2EC7">
      <w:pPr>
        <w:pStyle w:val="111"/>
      </w:pPr>
      <w:r w:rsidRPr="007A629C">
        <w:t>Участник закупки вправе подать только одну заявку</w:t>
      </w:r>
      <w:r w:rsidR="000E601A" w:rsidRPr="007A629C">
        <w:t xml:space="preserve"> (если иное не предусмотрено)</w:t>
      </w:r>
      <w:r w:rsidRPr="007A629C">
        <w:t>.</w:t>
      </w:r>
    </w:p>
    <w:bookmarkStart w:id="14" w:name="_Ref5457343"/>
    <w:p w14:paraId="657C7CB4" w14:textId="07444F8A" w:rsidR="000D2EC7" w:rsidRPr="008043A4" w:rsidRDefault="000327A3" w:rsidP="000D2EC7">
      <w:pPr>
        <w:pStyle w:val="111"/>
        <w:rPr>
          <w:color w:val="FF0000"/>
        </w:rPr>
      </w:pPr>
      <w:sdt>
        <w:sdtPr>
          <w:rPr>
            <w:color w:val="auto"/>
          </w:rPr>
          <w:alias w:val="Порядок подачи заявок"/>
          <w:tag w:val="Порядок подачи заявок"/>
          <w:id w:val="2118091559"/>
          <w:placeholder>
            <w:docPart w:val="DE5116BF644946DEA9B7E12769F5D459"/>
          </w:placeholder>
          <w15:color w:val="00CCFF"/>
          <w:docPartList>
            <w:docPartGallery w:val="Quick Parts"/>
            <w:docPartCategory w:val="Документация о закупке: порядок подачи заявок"/>
          </w:docPartList>
        </w:sdtPr>
        <w:sdtEndPr/>
        <w:sdtContent>
          <w:r w:rsidR="000D2EC7" w:rsidRPr="008043A4">
            <w:rPr>
              <w:color w:val="FF0000"/>
            </w:rPr>
            <w:t>Заявки подаются на официальном сайте организатора закупки п 2.4.</w:t>
          </w:r>
        </w:sdtContent>
      </w:sdt>
      <w:r w:rsidR="000D2EC7">
        <w:rPr>
          <w:color w:val="auto"/>
        </w:rPr>
        <w:t xml:space="preserve"> </w:t>
      </w:r>
      <w:r w:rsidR="000D2EC7" w:rsidRPr="008043A4">
        <w:rPr>
          <w:color w:val="FF0000"/>
        </w:rPr>
        <w:t xml:space="preserve">По факту подачи заявки, участнику рекомендовано </w:t>
      </w:r>
      <w:r w:rsidR="000D2EC7" w:rsidRPr="004A7A1C">
        <w:rPr>
          <w:color w:val="FF0000"/>
        </w:rPr>
        <w:t>направить дополнительное уведомительное письмо</w:t>
      </w:r>
      <w:r w:rsidR="000D2EC7" w:rsidRPr="008043A4">
        <w:rPr>
          <w:color w:val="FF0000"/>
        </w:rPr>
        <w:t xml:space="preserve"> на соответствующий эл адрес, указанный в п </w:t>
      </w:r>
      <w:r w:rsidR="00214BD5">
        <w:rPr>
          <w:color w:val="FF0000"/>
        </w:rPr>
        <w:fldChar w:fldCharType="begin"/>
      </w:r>
      <w:r w:rsidR="00214BD5">
        <w:rPr>
          <w:color w:val="FF0000"/>
        </w:rPr>
        <w:instrText xml:space="preserve"> REF _Ref135040956 \r \h </w:instrText>
      </w:r>
      <w:r w:rsidR="00214BD5">
        <w:rPr>
          <w:color w:val="FF0000"/>
        </w:rPr>
      </w:r>
      <w:r w:rsidR="00214BD5">
        <w:rPr>
          <w:color w:val="FF0000"/>
        </w:rPr>
        <w:fldChar w:fldCharType="separate"/>
      </w:r>
      <w:r w:rsidR="00C41468">
        <w:rPr>
          <w:color w:val="FF0000"/>
        </w:rPr>
        <w:t>1.19</w:t>
      </w:r>
      <w:r w:rsidR="00214BD5">
        <w:rPr>
          <w:color w:val="FF0000"/>
        </w:rPr>
        <w:fldChar w:fldCharType="end"/>
      </w:r>
      <w:r w:rsidR="000D2EC7" w:rsidRPr="008043A4">
        <w:rPr>
          <w:color w:val="FF0000"/>
        </w:rPr>
        <w:t>.</w:t>
      </w:r>
    </w:p>
    <w:p w14:paraId="73C8F269" w14:textId="77777777" w:rsidR="000D2EC7" w:rsidRPr="008043A4" w:rsidRDefault="000D2EC7" w:rsidP="000D2EC7">
      <w:pPr>
        <w:pStyle w:val="111"/>
        <w:rPr>
          <w:color w:val="FF0000"/>
        </w:rPr>
      </w:pPr>
      <w:r w:rsidRPr="008043A4">
        <w:rPr>
          <w:color w:val="FF0000"/>
        </w:rPr>
        <w:t>Оформленную и подписанную должным образом заявку (см. п. 5.3) необходимо добавить в архив и вложить архив в форму подачи заявки на участие в закупке, предварительно заполнив все обязательные поля.</w:t>
      </w:r>
    </w:p>
    <w:p w14:paraId="7F088AFF" w14:textId="77777777" w:rsidR="000D2EC7" w:rsidRPr="008043A4" w:rsidRDefault="000D2EC7" w:rsidP="000D2EC7">
      <w:pPr>
        <w:pStyle w:val="111"/>
        <w:rPr>
          <w:color w:val="FF0000"/>
        </w:rPr>
      </w:pPr>
      <w:r w:rsidRPr="008043A4">
        <w:rPr>
          <w:color w:val="FF0000"/>
        </w:rPr>
        <w:t>Размер одного архива не должен превышать 100 мегабайт.</w:t>
      </w:r>
    </w:p>
    <w:p w14:paraId="05C9455D" w14:textId="77777777" w:rsidR="000D2EC7" w:rsidRPr="00C2584D" w:rsidRDefault="000D2EC7" w:rsidP="000D2EC7">
      <w:pPr>
        <w:pStyle w:val="111"/>
        <w:rPr>
          <w:color w:val="auto"/>
        </w:rPr>
      </w:pPr>
      <w:r w:rsidRPr="008043A4">
        <w:rPr>
          <w:color w:val="FF0000"/>
        </w:rPr>
        <w:t>Заявку можно исправить, отозвав заявку с ошибкой</w:t>
      </w:r>
      <w:r>
        <w:rPr>
          <w:color w:val="FF0000"/>
        </w:rPr>
        <w:t>,</w:t>
      </w:r>
      <w:r w:rsidRPr="008043A4">
        <w:rPr>
          <w:color w:val="FF0000"/>
        </w:rPr>
        <w:t xml:space="preserve"> уве</w:t>
      </w:r>
      <w:r>
        <w:rPr>
          <w:color w:val="FF0000"/>
        </w:rPr>
        <w:t>домив</w:t>
      </w:r>
      <w:r w:rsidRPr="008043A4">
        <w:rPr>
          <w:color w:val="FF0000"/>
        </w:rPr>
        <w:t xml:space="preserve"> куратора закупки по почте, и подав взамен исправленную заявку в соответствие с п.п. 6.5.4 – 6.5.5 – не позднее окончания срока подачи заявок на участие в закупке.</w:t>
      </w:r>
    </w:p>
    <w:p w14:paraId="1576A37B" w14:textId="7BF07540" w:rsidR="00C2584D" w:rsidRPr="00C2584D" w:rsidRDefault="00C2584D" w:rsidP="001C60F1">
      <w:pPr>
        <w:pStyle w:val="111"/>
        <w:rPr>
          <w:color w:val="auto"/>
        </w:rPr>
      </w:pPr>
      <w:r>
        <w:t>В том случае</w:t>
      </w:r>
      <w:r w:rsidR="003663E1">
        <w:t>,</w:t>
      </w:r>
      <w:r w:rsidR="001C60F1">
        <w:t xml:space="preserve"> если на официальном сайте</w:t>
      </w:r>
      <w:r w:rsidR="001C60F1" w:rsidRPr="001C60F1">
        <w:t xml:space="preserve"> организатора закупки</w:t>
      </w:r>
      <w:r w:rsidR="001C60F1">
        <w:t xml:space="preserve"> технические</w:t>
      </w:r>
      <w:r>
        <w:t xml:space="preserve"> </w:t>
      </w:r>
      <w:r w:rsidR="001C60F1">
        <w:t>неполадки или отсутствует техническая возможность направить заявку на официальный сайт организатора закупки</w:t>
      </w:r>
      <w:r w:rsidR="003663E1">
        <w:t>,</w:t>
      </w:r>
      <w:r w:rsidR="001C60F1">
        <w:t xml:space="preserve"> то</w:t>
      </w:r>
      <w:r>
        <w:t xml:space="preserve"> заявки необходимо направлять на электронный адрес </w:t>
      </w:r>
      <w:r w:rsidR="00003AD8">
        <w:t xml:space="preserve"> куратора закупки </w:t>
      </w:r>
      <w:r w:rsidR="00214BD5" w:rsidRPr="00811A6A">
        <w:rPr>
          <w:color w:val="FF0000"/>
        </w:rPr>
        <w:t xml:space="preserve">и </w:t>
      </w:r>
      <w:r w:rsidR="00214BD5" w:rsidRPr="004A7A1C">
        <w:rPr>
          <w:color w:val="FF0000"/>
        </w:rPr>
        <w:t>направить дополнительное уведомительное письмо</w:t>
      </w:r>
      <w:r w:rsidR="00214BD5" w:rsidRPr="008043A4">
        <w:rPr>
          <w:color w:val="FF0000"/>
        </w:rPr>
        <w:t xml:space="preserve"> на соответствующий эл адрес, указанный в п </w:t>
      </w:r>
      <w:r w:rsidR="00214BD5">
        <w:rPr>
          <w:color w:val="FF0000"/>
        </w:rPr>
        <w:fldChar w:fldCharType="begin"/>
      </w:r>
      <w:r w:rsidR="00214BD5">
        <w:rPr>
          <w:color w:val="FF0000"/>
        </w:rPr>
        <w:instrText xml:space="preserve"> REF _Ref135040956 \r \h </w:instrText>
      </w:r>
      <w:r w:rsidR="00214BD5">
        <w:rPr>
          <w:color w:val="FF0000"/>
        </w:rPr>
      </w:r>
      <w:r w:rsidR="00214BD5">
        <w:rPr>
          <w:color w:val="FF0000"/>
        </w:rPr>
        <w:fldChar w:fldCharType="separate"/>
      </w:r>
      <w:r w:rsidR="00C41468">
        <w:rPr>
          <w:color w:val="FF0000"/>
        </w:rPr>
        <w:t>1.19</w:t>
      </w:r>
      <w:r w:rsidR="00214BD5">
        <w:rPr>
          <w:color w:val="FF0000"/>
        </w:rPr>
        <w:fldChar w:fldCharType="end"/>
      </w:r>
      <w:r w:rsidR="00214BD5" w:rsidRPr="008043A4">
        <w:rPr>
          <w:color w:val="FF0000"/>
        </w:rPr>
        <w:t>.</w:t>
      </w:r>
    </w:p>
    <w:p w14:paraId="036A5CFC" w14:textId="77777777" w:rsidR="00C2584D" w:rsidRPr="00C2584D" w:rsidRDefault="00C2584D" w:rsidP="00C2584D">
      <w:pPr>
        <w:pStyle w:val="111"/>
        <w:rPr>
          <w:color w:val="auto"/>
        </w:rPr>
      </w:pPr>
      <w:r w:rsidRPr="00C2584D">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14:paraId="227DE4F9" w14:textId="77777777" w:rsidR="00C2584D" w:rsidRPr="00C2584D" w:rsidRDefault="00C2584D" w:rsidP="00C2584D">
      <w:pPr>
        <w:pStyle w:val="111"/>
        <w:rPr>
          <w:color w:val="auto"/>
        </w:rPr>
      </w:pPr>
      <w:r w:rsidRPr="00C2584D">
        <w:rPr>
          <w:color w:val="auto"/>
        </w:rPr>
        <w:t>Размер одного письма (суммы размеров файлов, пересылаемого архива) не должен превышать 30 мегабайт.</w:t>
      </w:r>
    </w:p>
    <w:p w14:paraId="52C5EB7D" w14:textId="77777777" w:rsidR="00BC611E" w:rsidRDefault="00990687" w:rsidP="00BC611E">
      <w:pPr>
        <w:pStyle w:val="113"/>
      </w:pPr>
      <w:r>
        <w:t>Участие консорциума в закупке</w:t>
      </w:r>
      <w:bookmarkEnd w:id="14"/>
    </w:p>
    <w:p w14:paraId="0DE7FBBF"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17B17FFE" w14:textId="77777777" w:rsidR="00CB44EB" w:rsidRDefault="00BC611E" w:rsidP="00CB44EB">
      <w:pPr>
        <w:pStyle w:val="111"/>
      </w:pPr>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r>
        <w:t>участник считается подавшим заявку от своего имени и действующим в своих интересах.</w:t>
      </w:r>
    </w:p>
    <w:p w14:paraId="0F87F032" w14:textId="77777777" w:rsidR="00BC611E" w:rsidRDefault="00BC611E" w:rsidP="00BC611E">
      <w:pPr>
        <w:pStyle w:val="111"/>
      </w:pPr>
      <w:r>
        <w:t>Участники, выступающие на стороне одного участника, не вправе участвовать в этой же закупке самостоятельно.</w:t>
      </w:r>
    </w:p>
    <w:p w14:paraId="6D165520"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0CCC97DA"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FEA36FA" w14:textId="77777777" w:rsidR="00BC611E" w:rsidRDefault="00BC611E" w:rsidP="00BC611E">
      <w:pPr>
        <w:pStyle w:val="113"/>
      </w:pPr>
      <w:r>
        <w:lastRenderedPageBreak/>
        <w:t>Привлечение субподрядчиков</w:t>
      </w:r>
    </w:p>
    <w:p w14:paraId="774BD1CF" w14:textId="77777777" w:rsidR="00595496" w:rsidRDefault="00595496" w:rsidP="00595496">
      <w:pPr>
        <w:pStyle w:val="111"/>
      </w:pPr>
      <w:r>
        <w:t>Участник закупки может привлекать субподрядчиков (соисполнителей), если это не запрещено проектом договора.</w:t>
      </w:r>
    </w:p>
    <w:p w14:paraId="32BCECDC" w14:textId="77777777" w:rsidR="00595496" w:rsidRDefault="007455FB" w:rsidP="00595496">
      <w:pPr>
        <w:pStyle w:val="111"/>
      </w:pPr>
      <w:r w:rsidRPr="007455FB">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595496">
        <w:t>.</w:t>
      </w:r>
    </w:p>
    <w:p w14:paraId="14D774BD" w14:textId="77777777" w:rsidR="00595496" w:rsidRDefault="007455FB" w:rsidP="00595496">
      <w:pPr>
        <w:pStyle w:val="111"/>
      </w:pPr>
      <w:r w:rsidRPr="007455FB">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t>.</w:t>
      </w:r>
    </w:p>
    <w:p w14:paraId="28A62EB5" w14:textId="77777777" w:rsidR="00620D7C" w:rsidRDefault="00595496" w:rsidP="00595496">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0A5AAA80" w14:textId="77777777" w:rsidR="00BC611E" w:rsidRDefault="00BC611E" w:rsidP="00BC611E">
      <w:pPr>
        <w:pStyle w:val="113"/>
      </w:pPr>
      <w:r>
        <w:t>Победа в закупке</w:t>
      </w:r>
    </w:p>
    <w:p w14:paraId="534BB4AF" w14:textId="77777777" w:rsidR="00BC611E" w:rsidRDefault="00BC611E" w:rsidP="00BC611E">
      <w:pPr>
        <w:pStyle w:val="111"/>
      </w:pPr>
      <w:r>
        <w:t xml:space="preserve">Победителем становится участник, отвечающий требованиям </w:t>
      </w:r>
      <w:r w:rsidRPr="00130CE3">
        <w:rPr>
          <w:b/>
        </w:rPr>
        <w:t xml:space="preserve">раздела </w:t>
      </w:r>
      <w:r w:rsidR="00720D2A">
        <w:rPr>
          <w:b/>
        </w:rPr>
        <w:t>4</w:t>
      </w:r>
      <w:r>
        <w:t xml:space="preserve"> документации о </w:t>
      </w:r>
      <w:r w:rsidR="0042079E">
        <w:t>закупке и подавший заявку:</w:t>
      </w:r>
    </w:p>
    <w:p w14:paraId="1A5F82A8"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5D241BC8" w14:textId="77777777" w:rsidR="00BC611E" w:rsidRDefault="000327A3" w:rsidP="00BC611E">
      <w:pPr>
        <w:pStyle w:val="a0"/>
      </w:pPr>
      <w:sdt>
        <w:sdtPr>
          <w:alias w:val="Определения победителя"/>
          <w:tag w:val="Определения победителя"/>
          <w:id w:val="-121613066"/>
          <w:lock w:val="sdtLocked"/>
          <w:placeholder>
            <w:docPart w:val="BEEA9859AA1D447EB3ECEB31C1910AB2"/>
          </w:placeholder>
          <w15:color w:val="00CCFF"/>
          <w:docPartList>
            <w:docPartGallery w:val="Quick Parts"/>
            <w:docPartCategory w:val="Документация о закупке: определение победителя"/>
          </w:docPartList>
        </w:sdtPr>
        <w:sdtEndPr/>
        <w:sdtContent>
          <w:r w:rsidR="00822180">
            <w:t xml:space="preserve">Набравшую наибольшее количество баллов относительно критериев оценки, предусмотренных </w:t>
          </w:r>
          <w:r w:rsidR="00822180" w:rsidRPr="00A11FE6">
            <w:rPr>
              <w:b/>
            </w:rPr>
            <w:t xml:space="preserve">разделом </w:t>
          </w:r>
          <w:r w:rsidR="00822180">
            <w:rPr>
              <w:b/>
            </w:rPr>
            <w:t>7</w:t>
          </w:r>
          <w:r w:rsidR="00822180">
            <w:t xml:space="preserve"> документации о закупке</w:t>
          </w:r>
        </w:sdtContent>
      </w:sdt>
      <w:r w:rsidR="00BC611E">
        <w:t>.</w:t>
      </w:r>
    </w:p>
    <w:p w14:paraId="4D4A9CB3" w14:textId="77777777" w:rsidR="00BC611E" w:rsidRDefault="00BC611E" w:rsidP="00BC611E">
      <w:pPr>
        <w:pStyle w:val="113"/>
      </w:pPr>
      <w:r>
        <w:t>Изменение документации о закупке, отмена закупки</w:t>
      </w:r>
    </w:p>
    <w:p w14:paraId="426A5F16" w14:textId="77777777" w:rsidR="00BC611E" w:rsidRDefault="00BC611E" w:rsidP="00BC611E">
      <w:pPr>
        <w:pStyle w:val="111"/>
      </w:pPr>
      <w:r w:rsidRPr="009E7086">
        <w:t>Заказчик вправе отказаться от проведения закупки или изменить закупочную документацию в целом или в отношении каждого лота, если п</w:t>
      </w:r>
      <w:r w:rsidR="00AD4EB8">
        <w:t>роводится многолотовая закупка</w:t>
      </w:r>
      <w:r w:rsidR="009E0023">
        <w:t>.</w:t>
      </w:r>
    </w:p>
    <w:p w14:paraId="05CEA397" w14:textId="77777777" w:rsidR="00BC611E" w:rsidRDefault="00BC611E" w:rsidP="00BC611E">
      <w:pPr>
        <w:pStyle w:val="113"/>
      </w:pPr>
      <w:r>
        <w:t>Специальные процедуры</w:t>
      </w:r>
    </w:p>
    <w:p w14:paraId="63668E1A"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BD5962">
        <w:rPr>
          <w:rStyle w:val="affff"/>
        </w:rPr>
        <w:t>7</w:t>
      </w:r>
      <w:r>
        <w:t xml:space="preserve"> документации о закупке.</w:t>
      </w:r>
    </w:p>
    <w:p w14:paraId="706668C3" w14:textId="77777777" w:rsidR="00BC2E2A" w:rsidRDefault="00BC611E" w:rsidP="00822180">
      <w:pPr>
        <w:pStyle w:val="111"/>
      </w:pPr>
      <w:r>
        <w:t xml:space="preserve">Специальная процедура не проводится, если не предусмотрена </w:t>
      </w:r>
      <w:r w:rsidRPr="00BD5962">
        <w:rPr>
          <w:b/>
        </w:rPr>
        <w:t>разделом 7</w:t>
      </w:r>
      <w:r>
        <w:t xml:space="preserve"> документации о закупке.</w:t>
      </w:r>
    </w:p>
    <w:p w14:paraId="23CE0192" w14:textId="77777777" w:rsidR="00743B9E" w:rsidRDefault="00BC611E" w:rsidP="00514905">
      <w:pPr>
        <w:pStyle w:val="1"/>
      </w:pPr>
      <w:r>
        <w:br w:type="page"/>
      </w:r>
      <w:bookmarkStart w:id="15" w:name="_Ref6045544"/>
      <w:bookmarkStart w:id="16" w:name="_Toc143602202"/>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3"/>
      <w:bookmarkEnd w:id="15"/>
      <w:bookmarkEnd w:id="16"/>
    </w:p>
    <w:p w14:paraId="311EF3EA"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BEEA9859AA1D447EB3ECEB31C1910AB2"/>
        </w:placeholder>
        <w15:color w:val="00CCFF"/>
        <w:docPartList>
          <w:docPartGallery w:val="Quick Parts"/>
          <w:docPartCategory w:val="Документация о закупке: порядок рассмотрения частей заявок"/>
        </w:docPartList>
      </w:sdtPr>
      <w:sdtEndPr/>
      <w:sdtContent>
        <w:p w14:paraId="0B80227D" w14:textId="77777777" w:rsidR="00822180" w:rsidRPr="0090303E" w:rsidRDefault="00822180" w:rsidP="00850327">
          <w:pPr>
            <w:pStyle w:val="111"/>
            <w:rPr>
              <w:rFonts w:eastAsiaTheme="minorEastAsia" w:cstheme="minorBidi"/>
              <w:color w:val="auto"/>
              <w:lang w:eastAsia="en-US"/>
            </w:rPr>
          </w:pPr>
          <w:r>
            <w:t>Закупочная комиссия рассматривает заявки на участие в закупке (одновременно первую</w:t>
          </w:r>
          <w:r w:rsidR="006A0B21">
            <w:t xml:space="preserve"> (при наличии)</w:t>
          </w:r>
          <w:r w:rsidR="00A616FB">
            <w:t xml:space="preserve"> и</w:t>
          </w:r>
          <w:r>
            <w:t xml:space="preserve"> вторую части</w:t>
          </w:r>
          <w:r w:rsidR="00A616FB">
            <w:t>,</w:t>
          </w:r>
          <w:r>
            <w:t xml:space="preserve"> ценовое предложение каждого участника),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p>
        <w:p w14:paraId="4DB7DE04" w14:textId="77777777" w:rsidR="00822180" w:rsidRDefault="00822180" w:rsidP="00850327">
          <w:pPr>
            <w:pStyle w:val="111"/>
          </w:pPr>
          <w:r>
            <w:t>В рамках закупки составляется только итоговый протокол.</w:t>
          </w:r>
        </w:p>
        <w:p w14:paraId="21CD19AB" w14:textId="77777777" w:rsidR="0090303E" w:rsidRPr="000E3252" w:rsidRDefault="00822180" w:rsidP="0090303E">
          <w:pPr>
            <w:pStyle w:val="111"/>
            <w:rPr>
              <w:rFonts w:eastAsiaTheme="minorEastAsia" w:cstheme="minorBidi"/>
              <w:color w:val="auto"/>
              <w:lang w:eastAsia="en-US"/>
            </w:rPr>
          </w:pPr>
          <w:r>
            <w:t>Содержание итогового протокола определяется нормами положения о закупке заказчика, регулирующими содержание протоколов конкурентных закупок.</w:t>
          </w:r>
        </w:p>
      </w:sdtContent>
    </w:sdt>
    <w:p w14:paraId="545E8345"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48DED937"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283FE315"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35F756C6" w14:textId="77777777" w:rsidR="00FC43C8" w:rsidRDefault="00FC43C8" w:rsidP="00AE3EA2">
      <w:pPr>
        <w:pStyle w:val="113"/>
      </w:pPr>
      <w:r>
        <w:t>Основания отклонения заявки на участие в закупке</w:t>
      </w:r>
    </w:p>
    <w:p w14:paraId="6CC8C1F8" w14:textId="77777777" w:rsidR="00AC3004" w:rsidRDefault="00AC3004" w:rsidP="00ED213E">
      <w:pPr>
        <w:pStyle w:val="111"/>
      </w:pPr>
      <w:r>
        <w:t xml:space="preserve">Закупочная комиссия </w:t>
      </w:r>
      <w:r w:rsidR="00BA3A41" w:rsidRPr="002E30A6">
        <w:rPr>
          <w:color w:val="auto"/>
        </w:rPr>
        <w:t>вправе</w:t>
      </w:r>
      <w:r w:rsidR="00BA3A41">
        <w:t xml:space="preserve"> отклонить </w:t>
      </w:r>
      <w:r>
        <w:t>заявку на участие в закупке в следующих случаях:</w:t>
      </w:r>
    </w:p>
    <w:p w14:paraId="6CC63157"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0A5FC654"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17483167"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479BE853" w14:textId="77777777" w:rsidR="00ED213E" w:rsidRDefault="00ED213E" w:rsidP="00AC3004">
      <w:pPr>
        <w:pStyle w:val="a0"/>
      </w:pPr>
      <w:r>
        <w:t>Заявка содержит недостоверную информацию.</w:t>
      </w:r>
    </w:p>
    <w:p w14:paraId="432CA2ED"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227331B8" w14:textId="77777777" w:rsidR="00D31C5D" w:rsidRDefault="00D31C5D" w:rsidP="00D31C5D">
      <w:pPr>
        <w:pStyle w:val="a0"/>
        <w:rPr>
          <w:color w:val="auto"/>
        </w:rPr>
      </w:pPr>
      <w:r w:rsidRPr="002E30A6">
        <w:rPr>
          <w:color w:val="auto"/>
        </w:rPr>
        <w:t>Предлагаемая цена заявки превышает начальную (максимальную) цену договора (цена лота).</w:t>
      </w:r>
    </w:p>
    <w:p w14:paraId="38472E98" w14:textId="68E72A5D" w:rsidR="00D31C5D" w:rsidRPr="002E30A6" w:rsidRDefault="00D31C5D" w:rsidP="00D31C5D">
      <w:pPr>
        <w:pStyle w:val="a0"/>
        <w:rPr>
          <w:color w:val="auto"/>
        </w:rPr>
      </w:pPr>
      <w:r>
        <w:rPr>
          <w:color w:val="auto"/>
        </w:rPr>
        <w:t xml:space="preserve">Предлагаемая цена заявки </w:t>
      </w:r>
      <w:r>
        <w:t xml:space="preserve">содержит аномально заниженную предлагаемую цену договора (лота). Аномально заниженной ценой договора (ценой лота) признается снижение цены </w:t>
      </w:r>
      <w:r w:rsidRPr="00003AD8">
        <w:rPr>
          <w:highlight w:val="yellow"/>
        </w:rPr>
        <w:t xml:space="preserve">на </w:t>
      </w:r>
      <w:r w:rsidR="00003AD8" w:rsidRPr="00003AD8">
        <w:rPr>
          <w:highlight w:val="yellow"/>
        </w:rPr>
        <w:t>50%</w:t>
      </w:r>
      <w:r w:rsidRPr="00003AD8">
        <w:rPr>
          <w:highlight w:val="yellow"/>
        </w:rPr>
        <w:t xml:space="preserve"> и более</w:t>
      </w:r>
      <w:r>
        <w:t xml:space="preserve"> от</w:t>
      </w:r>
      <w:r w:rsidRPr="009A6E5C">
        <w:t xml:space="preserve"> </w:t>
      </w:r>
      <w:r w:rsidRPr="00925809">
        <w:t>НМЦД</w:t>
      </w:r>
      <w:r>
        <w:t>.</w:t>
      </w:r>
    </w:p>
    <w:p w14:paraId="1DD35364" w14:textId="77777777" w:rsidR="00D31C5D" w:rsidRPr="002E30A6" w:rsidRDefault="00D31C5D" w:rsidP="00D31C5D">
      <w:pPr>
        <w:pStyle w:val="a0"/>
        <w:rPr>
          <w:color w:val="auto"/>
        </w:rPr>
      </w:pPr>
      <w:r w:rsidRPr="002E30A6">
        <w:rPr>
          <w:color w:val="auto"/>
        </w:rPr>
        <w:t>По решению закупочной комиссии в иных случаях.</w:t>
      </w:r>
    </w:p>
    <w:p w14:paraId="4F32D275" w14:textId="77777777" w:rsidR="00FC43C8" w:rsidRDefault="00250C79" w:rsidP="00FC43C8">
      <w:pPr>
        <w:pStyle w:val="111"/>
      </w:pPr>
      <w:r>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6BC0B602" w14:textId="5344646A"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C41468">
        <w:rPr>
          <w:rStyle w:val="affff"/>
        </w:rPr>
        <w:t>7.3</w:t>
      </w:r>
      <w:r w:rsidR="00F7694B" w:rsidRPr="001779D4">
        <w:rPr>
          <w:rStyle w:val="affff"/>
        </w:rPr>
        <w:fldChar w:fldCharType="end"/>
      </w:r>
      <w:r>
        <w:t>.</w:t>
      </w:r>
    </w:p>
    <w:p w14:paraId="5B134CF5" w14:textId="77777777" w:rsidR="00804F4E" w:rsidRDefault="00F74349" w:rsidP="00C07F23">
      <w:pPr>
        <w:pStyle w:val="113"/>
      </w:pPr>
      <w:bookmarkStart w:id="17" w:name="_Ref6048070"/>
      <w:r>
        <w:t>Разрешение коллизий</w:t>
      </w:r>
      <w:r w:rsidR="003F1AC0">
        <w:t xml:space="preserve"> и неполноты</w:t>
      </w:r>
      <w:r w:rsidR="00492F5D">
        <w:t xml:space="preserve"> заявки на участие в закупке</w:t>
      </w:r>
      <w:bookmarkEnd w:id="17"/>
    </w:p>
    <w:p w14:paraId="0E7C31F1"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4D94A359"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5A4B5B08"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17F0299C" w14:textId="77777777" w:rsidR="00FA6DA5" w:rsidRDefault="00EE3E68" w:rsidP="00AC7B2E">
      <w:pPr>
        <w:pStyle w:val="111"/>
      </w:pPr>
      <w:r>
        <w:lastRenderedPageBreak/>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73790821" w14:textId="77777777" w:rsidR="005F6559" w:rsidRDefault="005F6559" w:rsidP="005F6559">
      <w:pPr>
        <w:pStyle w:val="113"/>
      </w:pPr>
      <w:r>
        <w:t>Исправление заявки на участие в закупке</w:t>
      </w:r>
    </w:p>
    <w:p w14:paraId="0539DE9E" w14:textId="77777777" w:rsidR="005F6559" w:rsidRDefault="005F6559" w:rsidP="005F6559">
      <w:pPr>
        <w:pStyle w:val="111"/>
      </w:pPr>
      <w:r>
        <w:t>З</w:t>
      </w:r>
      <w:r w:rsidRPr="006F4089">
        <w:t xml:space="preserve">аказчик вправе запросить у участника закупки недостающие документы либо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181DF3FF" w14:textId="77777777" w:rsidR="004F61AE" w:rsidRDefault="00806211" w:rsidP="00C07F23">
      <w:pPr>
        <w:pStyle w:val="113"/>
      </w:pPr>
      <w:r>
        <w:t>Особенности рассмотрения документов участника закупки</w:t>
      </w:r>
    </w:p>
    <w:p w14:paraId="502631A3"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4"/>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644B164D" w14:textId="77777777" w:rsidR="0023140C" w:rsidRDefault="0023140C" w:rsidP="0023140C">
      <w:pPr>
        <w:pStyle w:val="110"/>
        <w:numPr>
          <w:ilvl w:val="1"/>
          <w:numId w:val="1"/>
        </w:numPr>
      </w:pPr>
      <w:r>
        <w:t>Дозапрос</w:t>
      </w:r>
    </w:p>
    <w:sdt>
      <w:sdtPr>
        <w:alias w:val="Дозапрос"/>
        <w:tag w:val="Дозапрос"/>
        <w:id w:val="-141890987"/>
        <w:lock w:val="sdtLocked"/>
        <w:placeholder>
          <w:docPart w:val="4CA8D59101F648C999E7F73FB0E6001D"/>
        </w:placeholder>
        <w15:color w:val="00CCFF"/>
        <w:docPartList>
          <w:docPartGallery w:val="Quick Parts"/>
          <w:docPartCategory w:val="Документация о закупке: дозапрос"/>
        </w:docPartList>
      </w:sdtPr>
      <w:sdtEndPr/>
      <w:sdtContent>
        <w:p w14:paraId="2FA36AE1" w14:textId="77777777" w:rsidR="00822180" w:rsidRDefault="00822180" w:rsidP="00850327">
          <w:pPr>
            <w:pStyle w:val="111"/>
          </w:pPr>
          <w: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14:paraId="2B480A96" w14:textId="77777777" w:rsidR="0023140C" w:rsidRDefault="00822180" w:rsidP="0023140C">
          <w:pPr>
            <w:pStyle w:val="111"/>
          </w:pPr>
          <w: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14:paraId="05CAF5F6" w14:textId="77777777" w:rsidR="00C07F23" w:rsidRDefault="00D8017A" w:rsidP="00C07F23">
      <w:pPr>
        <w:pStyle w:val="113"/>
      </w:pPr>
      <w:r>
        <w:t>Особенности рассмотрения</w:t>
      </w:r>
      <w:r w:rsidR="00C07F23">
        <w:t xml:space="preserve"> сведений об опыте</w:t>
      </w:r>
    </w:p>
    <w:p w14:paraId="564A8D32" w14:textId="2F1D8B37" w:rsidR="00C07F23" w:rsidRDefault="00C07F23" w:rsidP="00C07F23">
      <w:pPr>
        <w:pStyle w:val="111"/>
      </w:pPr>
      <w:bookmarkStart w:id="18" w:name="_Ref535245064"/>
      <w:r>
        <w:t>Закупочной комиссией рассматрива</w:t>
      </w:r>
      <w:r w:rsidR="00C90F29">
        <w:t>ю</w:t>
      </w:r>
      <w:r>
        <w:t xml:space="preserve">тся </w:t>
      </w:r>
      <w:r w:rsidR="00671EC6">
        <w:t>первый (-ые)</w:t>
      </w:r>
      <w:r>
        <w:t xml:space="preserve"> </w:t>
      </w:r>
      <w:bookmarkStart w:id="19" w:name="КДоговоров"/>
      <w:sdt>
        <w:sdtPr>
          <w:rPr>
            <w:rStyle w:val="aff9"/>
          </w:rPr>
          <w:alias w:val="Количество рассматриваемых договоров"/>
          <w:tag w:val="Количество рассматриваемых договоров"/>
          <w:id w:val="1048727144"/>
          <w:placeholder>
            <w:docPart w:val="4701630DCD8442228F72C351A6D868EE"/>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732437">
            <w:rPr>
              <w:rStyle w:val="aff9"/>
              <w:noProof/>
            </w:rPr>
            <w:t>«</w:t>
          </w:r>
          <w:r w:rsidR="00003AD8">
            <w:rPr>
              <w:rStyle w:val="aff9"/>
              <w:noProof/>
            </w:rPr>
            <w:t>2</w:t>
          </w:r>
          <w:r w:rsidR="00965BDA" w:rsidRPr="00C36C80">
            <w:rPr>
              <w:rStyle w:val="aff9"/>
            </w:rPr>
            <w:fldChar w:fldCharType="end"/>
          </w:r>
        </w:sdtContent>
      </w:sdt>
      <w:bookmarkEnd w:id="19"/>
      <w:r w:rsidR="00671EC6">
        <w:t xml:space="preserve"> договор (-а; -ов)</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18"/>
    </w:p>
    <w:p w14:paraId="0517A52A"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7727E23E" w14:textId="1F8BC542" w:rsidR="00DA0CC9" w:rsidRDefault="00DA0CC9" w:rsidP="000758E4">
      <w:pPr>
        <w:pStyle w:val="a0"/>
      </w:pPr>
      <w:r>
        <w:t xml:space="preserve">Представленные договоры </w:t>
      </w:r>
      <w:r w:rsidR="00EE492D">
        <w:t xml:space="preserve">завершены в </w:t>
      </w:r>
      <w:r w:rsidR="004569F3">
        <w:t xml:space="preserve">последние </w:t>
      </w:r>
      <w:sdt>
        <w:sdtPr>
          <w:rPr>
            <w:rStyle w:val="aff9"/>
          </w:rPr>
          <w:alias w:val="Рассматриваемый период договоров"/>
          <w:tag w:val="Рассматриваемый период договоров"/>
          <w:id w:val="1160514008"/>
          <w:placeholder>
            <w:docPart w:val="4701630DCD8442228F72C351A6D868EE"/>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732437">
            <w:rPr>
              <w:rStyle w:val="aff9"/>
              <w:noProof/>
            </w:rPr>
            <w:t>«</w:t>
          </w:r>
          <w:r w:rsidR="00003AD8">
            <w:rPr>
              <w:rStyle w:val="aff9"/>
              <w:noProof/>
            </w:rPr>
            <w:t>36</w:t>
          </w:r>
          <w:r w:rsidR="00732437">
            <w:rPr>
              <w:rStyle w:val="aff9"/>
              <w:noProof/>
            </w:rPr>
            <w:t>»</w:t>
          </w:r>
          <w:r w:rsidR="006A44F6" w:rsidRPr="00C36C80">
            <w:rPr>
              <w:rStyle w:val="aff9"/>
            </w:rPr>
            <w:fldChar w:fldCharType="end"/>
          </w:r>
        </w:sdtContent>
      </w:sdt>
      <w:r w:rsidR="004569F3">
        <w:t xml:space="preserve"> месяц</w:t>
      </w:r>
      <w:r w:rsidR="00EB133F">
        <w:t>ев</w:t>
      </w:r>
      <w:r w:rsidR="004569F3">
        <w:t xml:space="preserve"> </w:t>
      </w:r>
      <w:r w:rsidR="004A0D6C" w:rsidRPr="004A0D6C">
        <w:t>до дня размещения закупки</w:t>
      </w:r>
      <w:r w:rsidR="0006010B">
        <w:t>;</w:t>
      </w:r>
    </w:p>
    <w:p w14:paraId="501F683F" w14:textId="1337EB49"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sdt>
        <w:sdtPr>
          <w:rPr>
            <w:rStyle w:val="aff9"/>
          </w:rPr>
          <w:alias w:val="Критерии аналогичности опыта"/>
          <w:tag w:val="Критерии аналогичности опыта"/>
          <w:id w:val="-1895188726"/>
          <w:placeholder>
            <w:docPart w:val="4701630DCD8442228F72C351A6D868EE"/>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732437">
            <w:rPr>
              <w:rStyle w:val="aff9"/>
              <w:noProof/>
            </w:rPr>
            <w:t>«</w:t>
          </w:r>
          <w:r w:rsidR="00003AD8">
            <w:rPr>
              <w:rStyle w:val="aff9"/>
              <w:noProof/>
            </w:rPr>
            <w:t>наладка работы оборудования химводоочистки на энергетических предприятиях</w:t>
          </w:r>
          <w:r w:rsidR="00732437">
            <w:rPr>
              <w:rStyle w:val="aff9"/>
              <w:noProof/>
            </w:rPr>
            <w:t>»</w:t>
          </w:r>
          <w:r w:rsidR="00974B72" w:rsidRPr="00C36C80">
            <w:rPr>
              <w:rStyle w:val="aff9"/>
            </w:rPr>
            <w:fldChar w:fldCharType="end"/>
          </w:r>
        </w:sdtContent>
      </w:sdt>
      <w:r w:rsidR="00C07F23">
        <w:t>.</w:t>
      </w:r>
    </w:p>
    <w:p w14:paraId="5FEF1F50" w14:textId="77777777" w:rsidR="00F81DE1" w:rsidRDefault="00F81DE1" w:rsidP="00F81DE1">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732437">
        <w:rPr>
          <w:rStyle w:val="aff9"/>
          <w:noProof/>
        </w:rPr>
        <w:t>«ДоговорыСубподряда»</w:t>
      </w:r>
      <w:r w:rsidRPr="000759B9">
        <w:rPr>
          <w:rStyle w:val="aff9"/>
          <w:noProof/>
        </w:rPr>
        <w:fldChar w:fldCharType="end"/>
      </w:r>
      <w:r>
        <w:t>.</w:t>
      </w:r>
    </w:p>
    <w:p w14:paraId="73912583"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2259108C"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4DDC8B5F" w14:textId="77777777" w:rsidR="008B7E5B" w:rsidRDefault="00D8017A" w:rsidP="005435C0">
      <w:pPr>
        <w:pStyle w:val="113"/>
        <w:keepNext/>
      </w:pPr>
      <w:r>
        <w:lastRenderedPageBreak/>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BEEA9859AA1D447EB3ECEB31C1910AB2"/>
        </w:placeholder>
        <w15:color w:val="00CCFF"/>
        <w:docPartList>
          <w:docPartGallery w:val="Quick Parts"/>
          <w:docPartCategory w:val="Документация о закупке: сравнение цен"/>
        </w:docPartList>
      </w:sdtPr>
      <w:sdtEndPr/>
      <w:sdtContent>
        <w:p w14:paraId="20DBA46A" w14:textId="77777777" w:rsidR="00173337" w:rsidRPr="00350494" w:rsidRDefault="00822180" w:rsidP="007A629C">
          <w:pPr>
            <w:pStyle w:val="111"/>
          </w:pPr>
          <w:r>
            <w:t>Ценовые предложе</w:t>
          </w:r>
          <w:r w:rsidR="007A629C">
            <w:t>ния сравниваются без учета НДС.</w:t>
          </w:r>
        </w:p>
      </w:sdtContent>
    </w:sdt>
    <w:sdt>
      <w:sdtPr>
        <w:alias w:val="Приоритет РФ"/>
        <w:tag w:val="Приоритет РФ"/>
        <w:id w:val="-2081127672"/>
        <w:lock w:val="sdtLocked"/>
        <w:placeholder>
          <w:docPart w:val="BEEA9859AA1D447EB3ECEB31C1910AB2"/>
        </w:placeholder>
        <w15:color w:val="00CCFF"/>
        <w:docPartList>
          <w:docPartGallery w:val="Quick Parts"/>
          <w:docPartCategory w:val="Документация о закупке: приоритет РФ"/>
        </w:docPartList>
      </w:sdtPr>
      <w:sdtEndPr/>
      <w:sdtContent>
        <w:p w14:paraId="253F3560" w14:textId="77777777" w:rsidR="00822180" w:rsidRPr="00173337" w:rsidRDefault="00822180" w:rsidP="00850327">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04EF6691" w14:textId="77777777" w:rsidR="00173337" w:rsidRPr="00173337" w:rsidRDefault="00822180" w:rsidP="00173337">
          <w:pPr>
            <w:pStyle w:val="111"/>
          </w:pPr>
          <w:r w:rsidRPr="00173337">
            <w:t>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6F3E6F1D" w14:textId="77777777" w:rsidR="005D5EE5" w:rsidRDefault="005D5EE5" w:rsidP="005D5EE5">
      <w:pPr>
        <w:pStyle w:val="111"/>
      </w:pPr>
      <w:r>
        <w:t>Участник закупки относится к российским или иностранным лицам на основании документов участника закупки:</w:t>
      </w:r>
    </w:p>
    <w:p w14:paraId="49398C58" w14:textId="77777777" w:rsidR="005D5EE5" w:rsidRDefault="005D5EE5" w:rsidP="005D5EE5">
      <w:pPr>
        <w:pStyle w:val="a0"/>
      </w:pPr>
      <w:r>
        <w:t>Для юридических лиц и индивидуальных предпринимателей — на основании документов, содержащих информацию о месте его регистрации.</w:t>
      </w:r>
    </w:p>
    <w:p w14:paraId="3FC9D985" w14:textId="77777777" w:rsidR="005D5EE5" w:rsidRDefault="005D5EE5" w:rsidP="005D5EE5">
      <w:pPr>
        <w:pStyle w:val="a0"/>
      </w:pPr>
      <w:r>
        <w:t>Для физических лиц — на основании документов, удостоверяющих личность.</w:t>
      </w:r>
    </w:p>
    <w:p w14:paraId="3DAA9D15" w14:textId="77777777" w:rsidR="005D5EE5" w:rsidRDefault="005D5EE5" w:rsidP="005D5EE5">
      <w:pPr>
        <w:pStyle w:val="111"/>
      </w:pPr>
      <w:r>
        <w:t>Страна происхождения поставляемой продукции определяется исходя из сведений заявки участника, с которым заключается договор.</w:t>
      </w:r>
    </w:p>
    <w:p w14:paraId="5558F955" w14:textId="77777777" w:rsidR="005D5EE5" w:rsidRDefault="005D5EE5" w:rsidP="005D5EE5">
      <w:pPr>
        <w:pStyle w:val="111"/>
      </w:pPr>
      <w:r>
        <w:t>Если документацией о закупке предусмотрено предоставление приоритета продукции российского происхождения — приоритет не предоставляется в следующих случаях:</w:t>
      </w:r>
    </w:p>
    <w:p w14:paraId="51620F64" w14:textId="77777777" w:rsidR="005D5EE5" w:rsidRDefault="005D5EE5" w:rsidP="005D5EE5">
      <w:pPr>
        <w:pStyle w:val="a0"/>
      </w:pPr>
      <w:r>
        <w:t>Закупка признана несостоявшейся и договор заключается с единственным участником закупки.</w:t>
      </w:r>
    </w:p>
    <w:p w14:paraId="39F53D2E" w14:textId="77777777" w:rsidR="005D5EE5" w:rsidRDefault="005D5EE5" w:rsidP="005D5EE5">
      <w:pPr>
        <w:pStyle w:val="a0"/>
      </w:pPr>
      <w:r>
        <w:t>В заявке на участие в закупке не содержится предложений о поставке продукции российского происхождения.</w:t>
      </w:r>
    </w:p>
    <w:p w14:paraId="1038DCFD" w14:textId="77777777" w:rsidR="005D5EE5" w:rsidRDefault="005D5EE5" w:rsidP="005D5EE5">
      <w:pPr>
        <w:pStyle w:val="a0"/>
      </w:pPr>
      <w:r>
        <w:t>В заявке на участие в закупке не содержится предложений о поставке продукции иностранного происхождения.</w:t>
      </w:r>
    </w:p>
    <w:p w14:paraId="70829020" w14:textId="77777777" w:rsidR="005D5EE5" w:rsidRDefault="005D5EE5" w:rsidP="005D5EE5">
      <w:pPr>
        <w:pStyle w:val="a0"/>
      </w:pPr>
      <w:r>
        <w:t>Стоимость предлагаемой участником продукции российского происхождения составляет менее 50% стоимости всей предложенной продукции.</w:t>
      </w:r>
    </w:p>
    <w:p w14:paraId="5BE020FF" w14:textId="77777777" w:rsidR="00A35505" w:rsidRPr="0060461C" w:rsidRDefault="005D5EE5" w:rsidP="005D5EE5">
      <w:pPr>
        <w:pStyle w:val="a0"/>
      </w:pPr>
      <w:r>
        <w:t>При проведении аукциона — стоимость предлагаемой участником продукции российского происхождения составляет более 50% стоимости всей предложенной продукции.</w:t>
      </w:r>
    </w:p>
    <w:p w14:paraId="405EBCC4" w14:textId="77777777" w:rsidR="00CF04BF" w:rsidRDefault="00394E9E" w:rsidP="00CF04BF">
      <w:pPr>
        <w:pStyle w:val="113"/>
      </w:pPr>
      <w:r>
        <w:t>Сопоставление и оценка заявок на участие в закупке</w:t>
      </w:r>
    </w:p>
    <w:p w14:paraId="0D7C74C9" w14:textId="77777777" w:rsidR="00822180" w:rsidRDefault="00822180" w:rsidP="00170122">
      <w:pPr>
        <w:pStyle w:val="111"/>
      </w:pPr>
      <w:r>
        <w:lastRenderedPageBreak/>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7A9904BA" w14:textId="77777777" w:rsidR="00822180" w:rsidRDefault="00822180"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5B575F3C" w14:textId="77777777" w:rsidR="00822180" w:rsidRDefault="00822180" w:rsidP="000110FD">
      <w:pPr>
        <w:pStyle w:val="111"/>
      </w:pPr>
      <w:r>
        <w:t>Заявка на участие в закупке, имеющая наибольший общий рейтинг, представляет собой лучшие условия исполнения договора.</w:t>
      </w:r>
    </w:p>
    <w:p w14:paraId="41ED70D1" w14:textId="77777777" w:rsidR="00CF04BF" w:rsidRPr="00F35D9E" w:rsidRDefault="00822180" w:rsidP="00F35D9E">
      <w:pPr>
        <w:pStyle w:val="111"/>
        <w:rPr>
          <w:sz w:val="16"/>
        </w:rPr>
      </w:pPr>
      <w:r>
        <w:t>Заявки на участие в закупке оцениваются относительно критериев, указанных в таблице критериев оценки</w:t>
      </w:r>
      <w:r w:rsidR="00F35D9E">
        <w:t xml:space="preserve"> (приложение к документации о закупке)</w:t>
      </w:r>
      <w:r>
        <w:t>.</w:t>
      </w:r>
    </w:p>
    <w:p w14:paraId="4D0DCA9B" w14:textId="77777777" w:rsidR="0023140C" w:rsidRDefault="0023140C" w:rsidP="0023140C">
      <w:pPr>
        <w:pStyle w:val="110"/>
        <w:numPr>
          <w:ilvl w:val="1"/>
          <w:numId w:val="1"/>
        </w:numPr>
      </w:pPr>
      <w:r>
        <w:t>Переторжка</w:t>
      </w:r>
    </w:p>
    <w:p w14:paraId="25227D7E" w14:textId="77777777" w:rsidR="00AC1DE7" w:rsidRDefault="00AC1DE7" w:rsidP="00850327">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14:paraId="373514CE" w14:textId="77777777" w:rsidR="00AC1DE7" w:rsidRDefault="00AC1DE7" w:rsidP="00850327">
      <w:pPr>
        <w:pStyle w:val="111"/>
      </w:pPr>
      <w:r>
        <w:t>В переторжке имеют право участвовать все участники закупки, заявки которых не были отклонены.</w:t>
      </w:r>
    </w:p>
    <w:p w14:paraId="0A6BE800" w14:textId="77777777" w:rsidR="00AC1DE7" w:rsidRDefault="00AC1DE7" w:rsidP="00850327">
      <w:pPr>
        <w:pStyle w:val="111"/>
      </w:pPr>
      <w:r>
        <w:t xml:space="preserve">Участник имеет право не улучшать сведения заявки. </w:t>
      </w:r>
    </w:p>
    <w:p w14:paraId="68AFEE36" w14:textId="77777777" w:rsidR="00AC1DE7" w:rsidRDefault="00AC1DE7" w:rsidP="00850327">
      <w:pPr>
        <w:pStyle w:val="111"/>
      </w:pPr>
      <w:r>
        <w:t>Если участник не предоставил улучшенных сведений заявки, то действует прежняя редакция заявки.</w:t>
      </w:r>
    </w:p>
    <w:p w14:paraId="40527FE2" w14:textId="77777777" w:rsidR="00AC1DE7" w:rsidRDefault="00AC1DE7" w:rsidP="00850327">
      <w:pPr>
        <w:pStyle w:val="111"/>
      </w:pPr>
      <w: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14:paraId="3800DB04" w14:textId="77777777" w:rsidR="00AC1DE7" w:rsidRDefault="00AC1DE7" w:rsidP="00850327">
      <w:pPr>
        <w:pStyle w:val="111"/>
      </w:pPr>
      <w:r>
        <w:t xml:space="preserve">Комиссия вправе допускать к переторжке альтернативные </w:t>
      </w:r>
      <w:r w:rsidR="007F5583">
        <w:t xml:space="preserve">предложения участников закупки </w:t>
      </w:r>
      <w:r w:rsidR="007F5583" w:rsidRPr="007A629C">
        <w:t>(в том случае, если это предусмотрено)</w:t>
      </w:r>
      <w:r w:rsidRPr="007A629C">
        <w:t>.</w:t>
      </w:r>
    </w:p>
    <w:p w14:paraId="13DF0119" w14:textId="77777777" w:rsidR="00AC1DE7" w:rsidRDefault="00AC1DE7" w:rsidP="00850327">
      <w:pPr>
        <w:pStyle w:val="111"/>
      </w:pPr>
      <w:r>
        <w:t>В предварительной ранжировке альтернативные предложения учитываются наравне с основными.</w:t>
      </w:r>
    </w:p>
    <w:p w14:paraId="6D39CAFC" w14:textId="77777777" w:rsidR="00AC1DE7" w:rsidRDefault="00AC1DE7" w:rsidP="00850327">
      <w:pPr>
        <w:pStyle w:val="111"/>
      </w:pPr>
      <w:r>
        <w:t>Переторжка может проводиться многократно.</w:t>
      </w:r>
    </w:p>
    <w:p w14:paraId="5D2D1A82" w14:textId="77777777" w:rsidR="00AC1DE7" w:rsidRDefault="00AC1DE7" w:rsidP="00850327">
      <w:pPr>
        <w:pStyle w:val="111"/>
      </w:pPr>
      <w:r>
        <w:t>Переторжка может иметь очную, заочную либо очно-заочную (смешанную) форму проведения.</w:t>
      </w:r>
    </w:p>
    <w:p w14:paraId="265EDBE6" w14:textId="77777777" w:rsidR="00AC1DE7" w:rsidRDefault="00AC1DE7" w:rsidP="00850327">
      <w:pPr>
        <w:pStyle w:val="111"/>
      </w:pPr>
      <w:r>
        <w:t>Переторжка может быть проведена в последовательной или единовременной форме.</w:t>
      </w:r>
    </w:p>
    <w:p w14:paraId="2026C4E6" w14:textId="77777777" w:rsidR="00AC1DE7" w:rsidRDefault="00AC1DE7" w:rsidP="00850327">
      <w:pPr>
        <w:pStyle w:val="111"/>
      </w:pPr>
      <w: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14:paraId="0A5C63D4" w14:textId="77777777" w:rsidR="00AC1DE7" w:rsidRDefault="00AC1DE7" w:rsidP="00850327">
      <w:pPr>
        <w:pStyle w:val="111"/>
      </w:pPr>
      <w: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14:paraId="156E7F4E" w14:textId="77777777" w:rsidR="00AC1DE7" w:rsidRDefault="00AC1DE7" w:rsidP="00850327">
      <w:pPr>
        <w:pStyle w:val="111"/>
      </w:pPr>
      <w: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14:paraId="4B168B28" w14:textId="77777777" w:rsidR="00AC1DE7" w:rsidRDefault="00AC1DE7" w:rsidP="00850327">
      <w:pPr>
        <w:pStyle w:val="111"/>
      </w:pPr>
      <w: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14:paraId="3AE563BC" w14:textId="77777777" w:rsidR="00AC1DE7" w:rsidRDefault="00AC1DE7" w:rsidP="00850327">
      <w:pPr>
        <w:pStyle w:val="111"/>
      </w:pPr>
      <w:r>
        <w:t>Переторжка в единовременной форме проводится путем предоставления участниками переторжки обновленных заявок на участие в закупке.</w:t>
      </w:r>
    </w:p>
    <w:p w14:paraId="0D2FF3D9" w14:textId="77777777" w:rsidR="0023140C" w:rsidRDefault="00AC1DE7" w:rsidP="0023140C">
      <w:pPr>
        <w:pStyle w:val="111"/>
      </w:pPr>
      <w: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14:paraId="03AA896D" w14:textId="77777777" w:rsidR="001204D8" w:rsidRDefault="001204D8" w:rsidP="00055118">
      <w:pPr>
        <w:pStyle w:val="113"/>
      </w:pPr>
      <w:r>
        <w:t>Ранжирование заявок</w:t>
      </w:r>
      <w:r w:rsidR="00690492">
        <w:t>, подведение итогов</w:t>
      </w:r>
    </w:p>
    <w:p w14:paraId="4066D9EA" w14:textId="77777777" w:rsidR="001204D8" w:rsidRDefault="001204D8" w:rsidP="001204D8">
      <w:pPr>
        <w:pStyle w:val="111"/>
      </w:pPr>
      <w:r>
        <w:lastRenderedPageBreak/>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t>.</w:t>
      </w:r>
    </w:p>
    <w:p w14:paraId="44C2AC24"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t>.</w:t>
      </w:r>
    </w:p>
    <w:sdt>
      <w:sdtPr>
        <w:alias w:val="Разрешение коллизии равного рейтинга"/>
        <w:tag w:val="Жребий"/>
        <w:id w:val="-830516596"/>
        <w:lock w:val="sdtLocked"/>
        <w:placeholder>
          <w:docPart w:val="BEEA9859AA1D447EB3ECEB31C1910AB2"/>
        </w:placeholder>
        <w15:color w:val="00CCFF"/>
        <w:docPartList>
          <w:docPartGallery w:val="Quick Parts"/>
          <w:docPartCategory w:val="Документация о закупке: разрешение коллизии равного рейтинга"/>
        </w:docPartList>
      </w:sdtPr>
      <w:sdtEndPr/>
      <w:sdtContent>
        <w:p w14:paraId="7B52BB83" w14:textId="77777777" w:rsidR="00047339" w:rsidRDefault="00822180"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2FF09A02" w14:textId="77777777" w:rsidR="00EC6076" w:rsidRPr="00440204" w:rsidRDefault="00EC6076" w:rsidP="00EC6076">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14:paraId="3C511DA9" w14:textId="77777777" w:rsidR="00EC6076" w:rsidRPr="00440204" w:rsidRDefault="00EC6076" w:rsidP="00EC6076">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14:paraId="0EEBBB8F" w14:textId="77777777" w:rsidR="00EC6076" w:rsidRPr="00440204" w:rsidRDefault="00EC6076" w:rsidP="00EC6076">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14:paraId="0487044A" w14:textId="77777777" w:rsidR="00EC6076" w:rsidRDefault="00EC6076" w:rsidP="00EC6076">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14:paraId="4ABC4C38" w14:textId="77777777" w:rsidR="00C12729" w:rsidRPr="00C12729" w:rsidRDefault="00C12729" w:rsidP="00C12729">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14:paraId="34C4E92B" w14:textId="77777777" w:rsidR="00DE7FD9" w:rsidRPr="00047339" w:rsidRDefault="00047339" w:rsidP="00047339">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sdtContent>
    </w:sdt>
    <w:p w14:paraId="0131F4E3" w14:textId="77777777" w:rsidR="00B17350" w:rsidRDefault="00B17350" w:rsidP="00863567">
      <w:pPr>
        <w:pStyle w:val="113"/>
      </w:pPr>
      <w:r>
        <w:t>Заключение договора</w:t>
      </w:r>
    </w:p>
    <w:p w14:paraId="748C48E8"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44D5DF13"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5BDBA568" w14:textId="77777777" w:rsidR="00D13D33" w:rsidRPr="00C736AB" w:rsidRDefault="00D13D33" w:rsidP="00D13D33">
      <w:pPr>
        <w:pStyle w:val="111"/>
      </w:pPr>
      <w:r w:rsidRPr="00C736AB">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146567E4" w14:textId="77777777" w:rsidR="00EC6076" w:rsidRPr="00EC6076" w:rsidRDefault="00EC6076" w:rsidP="00EC6076">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14:paraId="114F58E4" w14:textId="77777777" w:rsidR="009C591C" w:rsidRDefault="004E5652"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2C11EC1C" w14:textId="77777777" w:rsidR="00743B9E" w:rsidRDefault="00D4384F" w:rsidP="00890A01">
      <w:pPr>
        <w:pStyle w:val="111"/>
      </w:pPr>
      <w:r>
        <w:t>Проект</w:t>
      </w:r>
      <w:r w:rsidR="00743B9E">
        <w:t xml:space="preserve"> договора обязател</w:t>
      </w:r>
      <w:r w:rsidR="00F20B6A">
        <w:t>ен</w:t>
      </w:r>
      <w:r w:rsidR="00743B9E">
        <w:t xml:space="preserve"> как по существу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BEEA9859AA1D447EB3ECEB31C1910AB2"/>
        </w:placeholder>
        <w15:color w:val="00CCFF"/>
        <w:docPartList>
          <w:docPartGallery w:val="Quick Parts"/>
          <w:docPartCategory w:val="Документация о закупке: договоры"/>
        </w:docPartList>
      </w:sdtPr>
      <w:sdtEndPr/>
      <w:sdtContent>
        <w:p w14:paraId="469BBA60" w14:textId="77777777" w:rsidR="00D13D33" w:rsidRDefault="00822180" w:rsidP="00D13D33">
          <w:pPr>
            <w:pStyle w:val="111"/>
          </w:pPr>
          <w:r>
            <w:t xml:space="preserve">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w:t>
          </w:r>
          <w:r>
            <w:lastRenderedPageBreak/>
            <w:t>соответствующей требованиям документации о закупке, направляет проект договора, подписанный лицом, имеющим право действовать от имени участника.</w:t>
          </w:r>
        </w:p>
      </w:sdtContent>
    </w:sdt>
    <w:p w14:paraId="5F49C44C" w14:textId="77777777" w:rsidR="00D13D33" w:rsidRDefault="00D13D33" w:rsidP="00D13D33">
      <w:pPr>
        <w:pStyle w:val="111"/>
      </w:pPr>
      <w:r w:rsidRPr="00C736AB">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C736AB">
        <w:rPr>
          <w:b/>
        </w:rPr>
        <w:t>7.12.7</w:t>
      </w:r>
      <w:r w:rsidRPr="00C736AB">
        <w:t xml:space="preserve"> срок отсчитывается после получения такого согласования (одобрения, утверждения).</w:t>
      </w:r>
    </w:p>
    <w:p w14:paraId="2BFC8621" w14:textId="77777777" w:rsidR="00585250" w:rsidRPr="00C736AB" w:rsidRDefault="00585250" w:rsidP="00585250">
      <w:pPr>
        <w:pStyle w:val="111"/>
      </w:pPr>
      <w:r w:rsidRPr="00585250">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11B276C2" w14:textId="77777777" w:rsidR="00976DC4" w:rsidRDefault="007D3ED1" w:rsidP="00F83D4A">
      <w:pPr>
        <w:pStyle w:val="111"/>
        <w:sectPr w:rsidR="00976DC4" w:rsidSect="00E14F9B">
          <w:pgSz w:w="11906" w:h="16838"/>
          <w:pgMar w:top="851" w:right="849" w:bottom="1418" w:left="993"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976DC4" w14:paraId="5ECCC2CF" w14:textId="77777777" w:rsidTr="002D53E6">
        <w:tc>
          <w:tcPr>
            <w:tcW w:w="14270" w:type="dxa"/>
            <w:vAlign w:val="bottom"/>
          </w:tcPr>
          <w:p w14:paraId="0682B0FE" w14:textId="77777777" w:rsidR="00976DC4" w:rsidRDefault="00976DC4" w:rsidP="002D53E6">
            <w:pPr>
              <w:pStyle w:val="111"/>
              <w:numPr>
                <w:ilvl w:val="0"/>
                <w:numId w:val="0"/>
              </w:numPr>
              <w:jc w:val="right"/>
            </w:pPr>
            <w:bookmarkStart w:id="20" w:name="_Hlk74636283"/>
            <w:r>
              <w:lastRenderedPageBreak/>
              <w:t xml:space="preserve">Приложение </w:t>
            </w:r>
          </w:p>
        </w:tc>
      </w:tr>
      <w:tr w:rsidR="00976DC4" w14:paraId="56CB92A5" w14:textId="77777777" w:rsidTr="002D53E6">
        <w:tc>
          <w:tcPr>
            <w:tcW w:w="14270" w:type="dxa"/>
            <w:vAlign w:val="bottom"/>
          </w:tcPr>
          <w:p w14:paraId="705A646D" w14:textId="77777777" w:rsidR="00976DC4" w:rsidRPr="00D10358" w:rsidRDefault="00976DC4" w:rsidP="002D53E6">
            <w:pPr>
              <w:pStyle w:val="1"/>
              <w:jc w:val="left"/>
            </w:pPr>
            <w:bookmarkStart w:id="21" w:name="_Toc74635815"/>
            <w:bookmarkStart w:id="22" w:name="_Toc143602203"/>
            <w:r>
              <w:t>Критерии оценки заявок</w:t>
            </w:r>
            <w:bookmarkEnd w:id="21"/>
            <w:bookmarkEnd w:id="22"/>
          </w:p>
        </w:tc>
      </w:tr>
    </w:tbl>
    <w:p w14:paraId="5AC5B741" w14:textId="77777777" w:rsidR="00976DC4" w:rsidRDefault="00976DC4" w:rsidP="00976DC4">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4A0D6C" w:rsidRPr="00DC4B8F" w14:paraId="77C33572" w14:textId="77777777" w:rsidTr="004A0D6C">
        <w:tc>
          <w:tcPr>
            <w:tcW w:w="426" w:type="dxa"/>
            <w:vAlign w:val="center"/>
          </w:tcPr>
          <w:p w14:paraId="6E14275B"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w:t>
            </w:r>
          </w:p>
        </w:tc>
        <w:tc>
          <w:tcPr>
            <w:tcW w:w="1871" w:type="dxa"/>
            <w:vAlign w:val="center"/>
          </w:tcPr>
          <w:p w14:paraId="1636B9BC"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Критерии</w:t>
            </w:r>
          </w:p>
        </w:tc>
        <w:tc>
          <w:tcPr>
            <w:tcW w:w="4538" w:type="dxa"/>
            <w:vAlign w:val="center"/>
          </w:tcPr>
          <w:p w14:paraId="4C801585"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Предмет оценки</w:t>
            </w:r>
          </w:p>
        </w:tc>
        <w:tc>
          <w:tcPr>
            <w:tcW w:w="2125" w:type="dxa"/>
            <w:vAlign w:val="center"/>
          </w:tcPr>
          <w:p w14:paraId="68C6804E"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Предельный показатель</w:t>
            </w:r>
          </w:p>
        </w:tc>
        <w:tc>
          <w:tcPr>
            <w:tcW w:w="1842" w:type="dxa"/>
            <w:vAlign w:val="center"/>
          </w:tcPr>
          <w:p w14:paraId="22352D3E"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Предпочтительный показатель</w:t>
            </w:r>
          </w:p>
        </w:tc>
        <w:tc>
          <w:tcPr>
            <w:tcW w:w="3968" w:type="dxa"/>
            <w:vAlign w:val="center"/>
          </w:tcPr>
          <w:p w14:paraId="6D15757E"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Порядок оценки</w:t>
            </w:r>
          </w:p>
        </w:tc>
        <w:tc>
          <w:tcPr>
            <w:tcW w:w="850" w:type="dxa"/>
            <w:vAlign w:val="center"/>
          </w:tcPr>
          <w:p w14:paraId="6B495809" w14:textId="77777777" w:rsidR="004A0D6C" w:rsidRPr="00DC4B8F" w:rsidRDefault="004A0D6C" w:rsidP="00904C11">
            <w:pPr>
              <w:pStyle w:val="111"/>
              <w:numPr>
                <w:ilvl w:val="0"/>
                <w:numId w:val="0"/>
              </w:numPr>
              <w:jc w:val="center"/>
              <w:rPr>
                <w:rFonts w:ascii="Times New Roman" w:hAnsi="Times New Roman" w:cs="Times New Roman"/>
                <w:sz w:val="24"/>
                <w:szCs w:val="24"/>
              </w:rPr>
            </w:pPr>
            <w:r w:rsidRPr="00DC4B8F">
              <w:rPr>
                <w:rFonts w:ascii="Times New Roman" w:hAnsi="Times New Roman" w:cs="Times New Roman"/>
                <w:sz w:val="24"/>
                <w:szCs w:val="24"/>
              </w:rPr>
              <w:t>Вес критерия</w:t>
            </w:r>
          </w:p>
        </w:tc>
      </w:tr>
      <w:tr w:rsidR="004A0D6C" w:rsidRPr="00DC4B8F" w14:paraId="388EEA7F" w14:textId="77777777" w:rsidTr="004A0D6C">
        <w:tc>
          <w:tcPr>
            <w:tcW w:w="426" w:type="dxa"/>
          </w:tcPr>
          <w:p w14:paraId="16E65113" w14:textId="77777777" w:rsidR="004A0D6C" w:rsidRPr="00DC4B8F" w:rsidRDefault="004A0D6C" w:rsidP="004A0D6C">
            <w:pPr>
              <w:pStyle w:val="111"/>
              <w:numPr>
                <w:ilvl w:val="0"/>
                <w:numId w:val="15"/>
              </w:numPr>
              <w:ind w:left="0" w:firstLine="0"/>
              <w:rPr>
                <w:rFonts w:ascii="Times New Roman" w:hAnsi="Times New Roman" w:cs="Times New Roman"/>
                <w:sz w:val="24"/>
                <w:szCs w:val="24"/>
              </w:rPr>
            </w:pPr>
          </w:p>
        </w:tc>
        <w:tc>
          <w:tcPr>
            <w:tcW w:w="1871" w:type="dxa"/>
          </w:tcPr>
          <w:p w14:paraId="1CC106B8" w14:textId="03571AF9" w:rsidR="004A0D6C" w:rsidRPr="00DC4B8F" w:rsidRDefault="008026C5"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lang w:val="en-US"/>
              </w:rPr>
              <w:instrText xml:space="preserve"> MERGEFIELD "Критерий_цена_договора" </w:instrText>
            </w:r>
            <w:r w:rsidRPr="00DC4B8F">
              <w:rPr>
                <w:rFonts w:ascii="Times New Roman" w:hAnsi="Times New Roman" w:cs="Times New Roman"/>
                <w:noProof/>
                <w:sz w:val="24"/>
                <w:szCs w:val="24"/>
                <w:lang w:val="en-US"/>
              </w:rPr>
              <w:fldChar w:fldCharType="separate"/>
            </w:r>
            <w:r w:rsidRPr="00DC4B8F">
              <w:rPr>
                <w:rFonts w:ascii="Times New Roman" w:hAnsi="Times New Roman" w:cs="Times New Roman"/>
                <w:noProof/>
                <w:sz w:val="24"/>
                <w:szCs w:val="24"/>
              </w:rPr>
              <w:t>Ц</w:t>
            </w:r>
            <w:r w:rsidRPr="00DC4B8F">
              <w:rPr>
                <w:rFonts w:ascii="Times New Roman" w:hAnsi="Times New Roman" w:cs="Times New Roman"/>
                <w:noProof/>
                <w:sz w:val="24"/>
                <w:szCs w:val="24"/>
                <w:lang w:val="en-US"/>
              </w:rPr>
              <w:t>ена_договора</w:t>
            </w:r>
            <w:r w:rsidRPr="00DC4B8F">
              <w:rPr>
                <w:rFonts w:ascii="Times New Roman" w:hAnsi="Times New Roman" w:cs="Times New Roman"/>
                <w:noProof/>
                <w:sz w:val="24"/>
                <w:szCs w:val="24"/>
                <w:lang w:val="en-US"/>
              </w:rPr>
              <w:fldChar w:fldCharType="end"/>
            </w:r>
          </w:p>
        </w:tc>
        <w:tc>
          <w:tcPr>
            <w:tcW w:w="4538" w:type="dxa"/>
          </w:tcPr>
          <w:p w14:paraId="342B78E4" w14:textId="3441BBAB" w:rsidR="004A0D6C" w:rsidRPr="00DC4B8F" w:rsidRDefault="008026C5"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t xml:space="preserve">Предлагаемая цена договора </w:t>
            </w:r>
          </w:p>
        </w:tc>
        <w:tc>
          <w:tcPr>
            <w:tcW w:w="2125" w:type="dxa"/>
          </w:tcPr>
          <w:p w14:paraId="02C99793" w14:textId="56E38250" w:rsidR="004A0D6C" w:rsidRPr="00DC4B8F" w:rsidRDefault="008026C5"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t>Меньше или равная НМЦД</w:t>
            </w:r>
          </w:p>
        </w:tc>
        <w:tc>
          <w:tcPr>
            <w:tcW w:w="1842" w:type="dxa"/>
          </w:tcPr>
          <w:p w14:paraId="0AC8A697" w14:textId="68F66011" w:rsidR="004A0D6C" w:rsidRPr="00DC4B8F" w:rsidRDefault="008026C5"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t xml:space="preserve">Минимальное ценовое предложение </w:t>
            </w:r>
          </w:p>
        </w:tc>
        <w:tc>
          <w:tcPr>
            <w:tcW w:w="3968" w:type="dxa"/>
          </w:tcPr>
          <w:p w14:paraId="33CEC770" w14:textId="77777777" w:rsidR="008026C5" w:rsidRPr="00DC4B8F" w:rsidRDefault="008026C5" w:rsidP="008026C5">
            <w:pPr>
              <w:rPr>
                <w:rFonts w:ascii="Times New Roman" w:hAnsi="Times New Roman" w:cs="Times New Roman"/>
                <w:color w:val="000000"/>
                <w:sz w:val="24"/>
                <w:szCs w:val="24"/>
              </w:rPr>
            </w:pPr>
            <w:r w:rsidRPr="00DC4B8F">
              <w:rPr>
                <w:rFonts w:ascii="Times New Roman" w:hAnsi="Times New Roman" w:cs="Times New Roman"/>
                <w:color w:val="000000"/>
                <w:sz w:val="24"/>
                <w:szCs w:val="24"/>
              </w:rPr>
              <w:t>Rc = Wc * ((Lc - Oc) / (Lc - Tc)), где</w:t>
            </w:r>
            <w:r w:rsidRPr="00DC4B8F">
              <w:rPr>
                <w:rFonts w:ascii="Times New Roman" w:hAnsi="Times New Roman" w:cs="Times New Roman"/>
                <w:color w:val="000000"/>
                <w:sz w:val="24"/>
                <w:szCs w:val="24"/>
              </w:rPr>
              <w:br/>
              <w:t>Rс — рейтинг Заявки относительно Критерия оценки,</w:t>
            </w:r>
            <w:r w:rsidRPr="00DC4B8F">
              <w:rPr>
                <w:rFonts w:ascii="Times New Roman" w:hAnsi="Times New Roman" w:cs="Times New Roman"/>
                <w:color w:val="000000"/>
                <w:sz w:val="24"/>
                <w:szCs w:val="24"/>
              </w:rPr>
              <w:br/>
              <w:t>Wс — вес Критерия оценки,</w:t>
            </w:r>
            <w:r w:rsidRPr="00DC4B8F">
              <w:rPr>
                <w:rFonts w:ascii="Times New Roman" w:hAnsi="Times New Roman" w:cs="Times New Roman"/>
                <w:color w:val="000000"/>
                <w:sz w:val="24"/>
                <w:szCs w:val="24"/>
              </w:rPr>
              <w:br/>
              <w:t>Lc — предельное оцениваемое предложение Критерия оценки,</w:t>
            </w:r>
            <w:r w:rsidRPr="00DC4B8F">
              <w:rPr>
                <w:rFonts w:ascii="Times New Roman" w:hAnsi="Times New Roman" w:cs="Times New Roman"/>
                <w:color w:val="000000"/>
                <w:sz w:val="24"/>
                <w:szCs w:val="24"/>
              </w:rPr>
              <w:br/>
              <w:t>Oс — оцениваемое предложение Участника закупки,</w:t>
            </w:r>
            <w:r w:rsidRPr="00DC4B8F">
              <w:rPr>
                <w:rFonts w:ascii="Times New Roman" w:hAnsi="Times New Roman" w:cs="Times New Roman"/>
                <w:color w:val="000000"/>
                <w:sz w:val="24"/>
                <w:szCs w:val="24"/>
              </w:rPr>
              <w:br/>
              <w:t>Tс — предпочитаемое (целевое) предложение Критерия оценки.</w:t>
            </w:r>
          </w:p>
          <w:p w14:paraId="4EABAD92" w14:textId="113B87A0" w:rsidR="004A0D6C" w:rsidRPr="00DC4B8F" w:rsidRDefault="004A0D6C" w:rsidP="00904C11">
            <w:pPr>
              <w:pStyle w:val="af4"/>
              <w:rPr>
                <w:rFonts w:ascii="Times New Roman" w:hAnsi="Times New Roman" w:cs="Times New Roman"/>
                <w:noProof/>
                <w:sz w:val="24"/>
                <w:szCs w:val="24"/>
              </w:rPr>
            </w:pPr>
          </w:p>
        </w:tc>
        <w:tc>
          <w:tcPr>
            <w:tcW w:w="850" w:type="dxa"/>
          </w:tcPr>
          <w:p w14:paraId="2B2EAC26" w14:textId="6910213B" w:rsidR="004A0D6C" w:rsidRPr="00DC4B8F" w:rsidRDefault="00003AD8"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85</w:t>
            </w:r>
          </w:p>
        </w:tc>
      </w:tr>
      <w:tr w:rsidR="004A0D6C" w:rsidRPr="00DC4B8F" w14:paraId="1B3C4925" w14:textId="77777777" w:rsidTr="004A0D6C">
        <w:tc>
          <w:tcPr>
            <w:tcW w:w="426" w:type="dxa"/>
          </w:tcPr>
          <w:p w14:paraId="08585350" w14:textId="77777777" w:rsidR="004A0D6C" w:rsidRPr="00DC4B8F" w:rsidRDefault="004A0D6C" w:rsidP="004A0D6C">
            <w:pPr>
              <w:pStyle w:val="111"/>
              <w:numPr>
                <w:ilvl w:val="0"/>
                <w:numId w:val="15"/>
              </w:numPr>
              <w:ind w:left="0" w:firstLine="0"/>
              <w:rPr>
                <w:rFonts w:ascii="Times New Roman" w:hAnsi="Times New Roman" w:cs="Times New Roman"/>
                <w:sz w:val="24"/>
                <w:szCs w:val="24"/>
              </w:rPr>
            </w:pPr>
          </w:p>
        </w:tc>
        <w:tc>
          <w:tcPr>
            <w:tcW w:w="1871" w:type="dxa"/>
          </w:tcPr>
          <w:p w14:paraId="3F80CD20" w14:textId="6B7E6F55" w:rsidR="004A0D6C" w:rsidRPr="00DC4B8F" w:rsidRDefault="000062FA"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Опыт частичный</w:t>
            </w:r>
          </w:p>
        </w:tc>
        <w:tc>
          <w:tcPr>
            <w:tcW w:w="4538" w:type="dxa"/>
          </w:tcPr>
          <w:p w14:paraId="4B4A0CC8" w14:textId="340FEA64" w:rsidR="004A0D6C" w:rsidRPr="00DC4B8F" w:rsidRDefault="000062FA" w:rsidP="000062FA">
            <w:pPr>
              <w:rPr>
                <w:rFonts w:ascii="Times New Roman" w:hAnsi="Times New Roman" w:cs="Times New Roman"/>
                <w:noProof/>
                <w:sz w:val="24"/>
                <w:szCs w:val="24"/>
              </w:rPr>
            </w:pPr>
            <w:r w:rsidRPr="00DC4B8F">
              <w:rPr>
                <w:rFonts w:ascii="Times New Roman" w:hAnsi="Times New Roman" w:cs="Times New Roman"/>
                <w:color w:val="000000"/>
                <w:sz w:val="24"/>
                <w:szCs w:val="24"/>
              </w:rPr>
              <w:t>Количество надлежаще  исполненных договоров по меньшей мере  в части половины этапов согласно критерия аналогичности за последние 36 месяцев до дня размещения закупки</w:t>
            </w:r>
          </w:p>
        </w:tc>
        <w:tc>
          <w:tcPr>
            <w:tcW w:w="2125" w:type="dxa"/>
          </w:tcPr>
          <w:p w14:paraId="72D92B6C" w14:textId="3F6F63BD" w:rsidR="004A0D6C" w:rsidRPr="00DC4B8F" w:rsidRDefault="000062FA"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0</w:t>
            </w:r>
          </w:p>
        </w:tc>
        <w:tc>
          <w:tcPr>
            <w:tcW w:w="1842" w:type="dxa"/>
          </w:tcPr>
          <w:p w14:paraId="1063B51D" w14:textId="56E06055" w:rsidR="004A0D6C" w:rsidRPr="00DC4B8F" w:rsidRDefault="000062FA"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2</w:t>
            </w:r>
          </w:p>
        </w:tc>
        <w:tc>
          <w:tcPr>
            <w:tcW w:w="3968" w:type="dxa"/>
          </w:tcPr>
          <w:p w14:paraId="5C27DC25" w14:textId="1C857A62" w:rsidR="004A0D6C" w:rsidRPr="00DC4B8F" w:rsidRDefault="000062FA" w:rsidP="00904C11">
            <w:pPr>
              <w:pStyle w:val="af4"/>
              <w:rPr>
                <w:rFonts w:ascii="Times New Roman" w:hAnsi="Times New Roman" w:cs="Times New Roman"/>
                <w:noProof/>
                <w:sz w:val="24"/>
                <w:szCs w:val="24"/>
              </w:rPr>
            </w:pPr>
            <w:r w:rsidRPr="00DC4B8F">
              <w:rPr>
                <w:rFonts w:ascii="Times New Roman" w:hAnsi="Times New Roman" w:cs="Times New Roman"/>
                <w:color w:val="000000"/>
                <w:sz w:val="24"/>
                <w:szCs w:val="24"/>
              </w:rPr>
              <w:t>Rc = Wc * ((Lc - Oc) / (Lc - Tc)), где</w:t>
            </w:r>
            <w:r w:rsidRPr="00DC4B8F">
              <w:rPr>
                <w:rFonts w:ascii="Times New Roman" w:hAnsi="Times New Roman" w:cs="Times New Roman"/>
                <w:color w:val="000000"/>
                <w:sz w:val="24"/>
                <w:szCs w:val="24"/>
              </w:rPr>
              <w:br/>
              <w:t>Rс — рейтинг Заявки относительно Критерия оценки,</w:t>
            </w:r>
            <w:r w:rsidRPr="00DC4B8F">
              <w:rPr>
                <w:rFonts w:ascii="Times New Roman" w:hAnsi="Times New Roman" w:cs="Times New Roman"/>
                <w:color w:val="000000"/>
                <w:sz w:val="24"/>
                <w:szCs w:val="24"/>
              </w:rPr>
              <w:br/>
              <w:t>Wс — вес Критерия оценки,</w:t>
            </w:r>
            <w:r w:rsidRPr="00DC4B8F">
              <w:rPr>
                <w:rFonts w:ascii="Times New Roman" w:hAnsi="Times New Roman" w:cs="Times New Roman"/>
                <w:color w:val="000000"/>
                <w:sz w:val="24"/>
                <w:szCs w:val="24"/>
              </w:rPr>
              <w:br/>
              <w:t>Lc — предельное оцениваемое предложение Критерия оценки,</w:t>
            </w:r>
            <w:r w:rsidRPr="00DC4B8F">
              <w:rPr>
                <w:rFonts w:ascii="Times New Roman" w:hAnsi="Times New Roman" w:cs="Times New Roman"/>
                <w:color w:val="000000"/>
                <w:sz w:val="24"/>
                <w:szCs w:val="24"/>
              </w:rPr>
              <w:br/>
              <w:t>Oс — оцениваемое предложение Участника закупки,</w:t>
            </w:r>
            <w:r w:rsidRPr="00DC4B8F">
              <w:rPr>
                <w:rFonts w:ascii="Times New Roman" w:hAnsi="Times New Roman" w:cs="Times New Roman"/>
                <w:color w:val="000000"/>
                <w:sz w:val="24"/>
                <w:szCs w:val="24"/>
              </w:rPr>
              <w:br/>
              <w:t>Tс — предпочитаемое (целевое) предложение Критерия оценки.</w:t>
            </w:r>
          </w:p>
        </w:tc>
        <w:tc>
          <w:tcPr>
            <w:tcW w:w="850" w:type="dxa"/>
          </w:tcPr>
          <w:p w14:paraId="003563A4" w14:textId="7FF38E79" w:rsidR="004A0D6C" w:rsidRPr="00DC4B8F" w:rsidRDefault="004A0D6C"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lang w:val="en-US"/>
              </w:rPr>
              <w:instrText xml:space="preserve"> MERGEFIELD "вес_критерия_колво_договоров" </w:instrText>
            </w:r>
            <w:r w:rsidRPr="00DC4B8F">
              <w:rPr>
                <w:rFonts w:ascii="Times New Roman" w:hAnsi="Times New Roman" w:cs="Times New Roman"/>
                <w:noProof/>
                <w:sz w:val="24"/>
                <w:szCs w:val="24"/>
                <w:lang w:val="en-US"/>
              </w:rPr>
              <w:fldChar w:fldCharType="separate"/>
            </w:r>
            <w:r w:rsidR="00003AD8" w:rsidRPr="00DC4B8F">
              <w:rPr>
                <w:rFonts w:ascii="Times New Roman" w:hAnsi="Times New Roman" w:cs="Times New Roman"/>
                <w:noProof/>
                <w:sz w:val="24"/>
                <w:szCs w:val="24"/>
              </w:rPr>
              <w:t>12,5</w:t>
            </w:r>
            <w:r w:rsidRPr="00DC4B8F">
              <w:rPr>
                <w:rFonts w:ascii="Times New Roman" w:hAnsi="Times New Roman" w:cs="Times New Roman"/>
                <w:noProof/>
                <w:sz w:val="24"/>
                <w:szCs w:val="24"/>
                <w:lang w:val="en-US"/>
              </w:rPr>
              <w:fldChar w:fldCharType="end"/>
            </w:r>
          </w:p>
        </w:tc>
      </w:tr>
      <w:tr w:rsidR="004A0D6C" w:rsidRPr="00DC4B8F" w14:paraId="55D2D5DE" w14:textId="77777777" w:rsidTr="004A0D6C">
        <w:tc>
          <w:tcPr>
            <w:tcW w:w="426" w:type="dxa"/>
          </w:tcPr>
          <w:p w14:paraId="72CEDD9E" w14:textId="77777777" w:rsidR="004A0D6C" w:rsidRPr="00DC4B8F" w:rsidRDefault="004A0D6C" w:rsidP="004A0D6C">
            <w:pPr>
              <w:pStyle w:val="111"/>
              <w:numPr>
                <w:ilvl w:val="0"/>
                <w:numId w:val="15"/>
              </w:numPr>
              <w:ind w:left="0" w:firstLine="0"/>
              <w:rPr>
                <w:rFonts w:ascii="Times New Roman" w:hAnsi="Times New Roman" w:cs="Times New Roman"/>
                <w:sz w:val="24"/>
                <w:szCs w:val="24"/>
              </w:rPr>
            </w:pPr>
          </w:p>
        </w:tc>
        <w:tc>
          <w:tcPr>
            <w:tcW w:w="1871" w:type="dxa"/>
          </w:tcPr>
          <w:p w14:paraId="0518E213" w14:textId="12DB6177" w:rsidR="004A0D6C" w:rsidRPr="00DC4B8F" w:rsidRDefault="004A0D6C"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lang w:val="en-US"/>
              </w:rPr>
              <w:instrText xml:space="preserve"> MERGEFIELD "Критерий_положительная_деловая_репутация" </w:instrText>
            </w:r>
            <w:r w:rsidRPr="00DC4B8F">
              <w:rPr>
                <w:rFonts w:ascii="Times New Roman" w:hAnsi="Times New Roman" w:cs="Times New Roman"/>
                <w:noProof/>
                <w:sz w:val="24"/>
                <w:szCs w:val="24"/>
                <w:lang w:val="en-US"/>
              </w:rPr>
              <w:fldChar w:fldCharType="separate"/>
            </w:r>
            <w:r w:rsidR="004169DF">
              <w:rPr>
                <w:rFonts w:ascii="Times New Roman" w:hAnsi="Times New Roman" w:cs="Times New Roman"/>
                <w:noProof/>
                <w:sz w:val="24"/>
                <w:szCs w:val="24"/>
              </w:rPr>
              <w:t>П</w:t>
            </w:r>
            <w:r w:rsidR="00732437" w:rsidRPr="00DC4B8F">
              <w:rPr>
                <w:rFonts w:ascii="Times New Roman" w:hAnsi="Times New Roman" w:cs="Times New Roman"/>
                <w:noProof/>
                <w:sz w:val="24"/>
                <w:szCs w:val="24"/>
                <w:lang w:val="en-US"/>
              </w:rPr>
              <w:t>оложительнаяделовая_репутация</w:t>
            </w:r>
            <w:r w:rsidRPr="00DC4B8F">
              <w:rPr>
                <w:rFonts w:ascii="Times New Roman" w:hAnsi="Times New Roman" w:cs="Times New Roman"/>
                <w:noProof/>
                <w:sz w:val="24"/>
                <w:szCs w:val="24"/>
                <w:lang w:val="en-US"/>
              </w:rPr>
              <w:fldChar w:fldCharType="end"/>
            </w:r>
          </w:p>
        </w:tc>
        <w:tc>
          <w:tcPr>
            <w:tcW w:w="4538" w:type="dxa"/>
          </w:tcPr>
          <w:p w14:paraId="19704428" w14:textId="77777777" w:rsidR="00DC4B8F" w:rsidRPr="00DC4B8F" w:rsidRDefault="00DC4B8F" w:rsidP="00DC4B8F">
            <w:pPr>
              <w:rPr>
                <w:rFonts w:ascii="Times New Roman" w:hAnsi="Times New Roman" w:cs="Times New Roman"/>
                <w:color w:val="000000"/>
                <w:sz w:val="24"/>
                <w:szCs w:val="24"/>
              </w:rPr>
            </w:pPr>
            <w:r w:rsidRPr="00DC4B8F">
              <w:rPr>
                <w:rFonts w:ascii="Times New Roman" w:hAnsi="Times New Roman" w:cs="Times New Roman"/>
                <w:color w:val="000000"/>
                <w:sz w:val="24"/>
                <w:szCs w:val="24"/>
              </w:rPr>
              <w:t>Оценивается отсутствие отрицательных отзывов, претензий заказчиков по аналогичным договорам и критерию аналогичности</w:t>
            </w:r>
          </w:p>
          <w:p w14:paraId="26A5A721" w14:textId="7AEF5651" w:rsidR="004A0D6C" w:rsidRPr="00DC4B8F" w:rsidRDefault="004A0D6C" w:rsidP="00904C11">
            <w:pPr>
              <w:pStyle w:val="af4"/>
              <w:rPr>
                <w:rFonts w:ascii="Times New Roman" w:hAnsi="Times New Roman" w:cs="Times New Roman"/>
                <w:noProof/>
                <w:sz w:val="24"/>
                <w:szCs w:val="24"/>
              </w:rPr>
            </w:pPr>
          </w:p>
        </w:tc>
        <w:tc>
          <w:tcPr>
            <w:tcW w:w="2125" w:type="dxa"/>
          </w:tcPr>
          <w:p w14:paraId="3C09679E" w14:textId="10A7E7E6" w:rsidR="004A0D6C" w:rsidRPr="00DC4B8F" w:rsidRDefault="00DC4B8F"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lastRenderedPageBreak/>
              <w:t>Отсутствие  (0)</w:t>
            </w:r>
          </w:p>
        </w:tc>
        <w:tc>
          <w:tcPr>
            <w:tcW w:w="1842" w:type="dxa"/>
          </w:tcPr>
          <w:p w14:paraId="4FD8EEF1" w14:textId="6464F9A7" w:rsidR="004A0D6C" w:rsidRPr="00DC4B8F" w:rsidRDefault="00DC4B8F" w:rsidP="00904C11">
            <w:pPr>
              <w:pStyle w:val="af4"/>
              <w:rPr>
                <w:rFonts w:ascii="Times New Roman" w:hAnsi="Times New Roman" w:cs="Times New Roman"/>
                <w:noProof/>
                <w:sz w:val="24"/>
                <w:szCs w:val="24"/>
                <w:lang w:val="en-US"/>
              </w:rPr>
            </w:pPr>
            <w:r w:rsidRPr="00DC4B8F">
              <w:rPr>
                <w:rFonts w:ascii="Times New Roman" w:hAnsi="Times New Roman" w:cs="Times New Roman"/>
                <w:noProof/>
                <w:sz w:val="24"/>
                <w:szCs w:val="24"/>
              </w:rPr>
              <w:t>Наличие (1)</w:t>
            </w:r>
          </w:p>
        </w:tc>
        <w:tc>
          <w:tcPr>
            <w:tcW w:w="3968" w:type="dxa"/>
          </w:tcPr>
          <w:p w14:paraId="25392FA0" w14:textId="77777777" w:rsidR="00DC4B8F" w:rsidRPr="00DC4B8F" w:rsidRDefault="00DC4B8F" w:rsidP="00DC4B8F">
            <w:pPr>
              <w:rPr>
                <w:rFonts w:ascii="Times New Roman" w:hAnsi="Times New Roman" w:cs="Times New Roman"/>
                <w:color w:val="000000"/>
                <w:sz w:val="24"/>
                <w:szCs w:val="24"/>
              </w:rPr>
            </w:pPr>
            <w:r w:rsidRPr="00DC4B8F">
              <w:rPr>
                <w:rFonts w:ascii="Times New Roman" w:hAnsi="Times New Roman" w:cs="Times New Roman"/>
                <w:color w:val="000000"/>
                <w:sz w:val="24"/>
                <w:szCs w:val="24"/>
              </w:rPr>
              <w:t>Rc = Wc * ((Lc - Oc) / (Lc - Tc)), где</w:t>
            </w:r>
            <w:r w:rsidRPr="00DC4B8F">
              <w:rPr>
                <w:rFonts w:ascii="Times New Roman" w:hAnsi="Times New Roman" w:cs="Times New Roman"/>
                <w:color w:val="000000"/>
                <w:sz w:val="24"/>
                <w:szCs w:val="24"/>
              </w:rPr>
              <w:br/>
              <w:t>Rс — рейтинг Заявки относительно Критерия оценки,</w:t>
            </w:r>
            <w:r w:rsidRPr="00DC4B8F">
              <w:rPr>
                <w:rFonts w:ascii="Times New Roman" w:hAnsi="Times New Roman" w:cs="Times New Roman"/>
                <w:color w:val="000000"/>
                <w:sz w:val="24"/>
                <w:szCs w:val="24"/>
              </w:rPr>
              <w:br/>
              <w:t>Wс — вес Критерия оценки,</w:t>
            </w:r>
            <w:r w:rsidRPr="00DC4B8F">
              <w:rPr>
                <w:rFonts w:ascii="Times New Roman" w:hAnsi="Times New Roman" w:cs="Times New Roman"/>
                <w:color w:val="000000"/>
                <w:sz w:val="24"/>
                <w:szCs w:val="24"/>
              </w:rPr>
              <w:br/>
              <w:t xml:space="preserve">Lc — предельное оцениваемое </w:t>
            </w:r>
            <w:r w:rsidRPr="00DC4B8F">
              <w:rPr>
                <w:rFonts w:ascii="Times New Roman" w:hAnsi="Times New Roman" w:cs="Times New Roman"/>
                <w:color w:val="000000"/>
                <w:sz w:val="24"/>
                <w:szCs w:val="24"/>
              </w:rPr>
              <w:lastRenderedPageBreak/>
              <w:t>предложение Критерия оценки,</w:t>
            </w:r>
            <w:r w:rsidRPr="00DC4B8F">
              <w:rPr>
                <w:rFonts w:ascii="Times New Roman" w:hAnsi="Times New Roman" w:cs="Times New Roman"/>
                <w:color w:val="000000"/>
                <w:sz w:val="24"/>
                <w:szCs w:val="24"/>
              </w:rPr>
              <w:br/>
              <w:t>Oс — оцениваемое предложение Участника закупки,</w:t>
            </w:r>
            <w:r w:rsidRPr="00DC4B8F">
              <w:rPr>
                <w:rFonts w:ascii="Times New Roman" w:hAnsi="Times New Roman" w:cs="Times New Roman"/>
                <w:color w:val="000000"/>
                <w:sz w:val="24"/>
                <w:szCs w:val="24"/>
              </w:rPr>
              <w:br/>
              <w:t>Tс — предпочитаемое (целевое) предложение Критерия оценки.</w:t>
            </w:r>
          </w:p>
          <w:p w14:paraId="50536586" w14:textId="0693A53B" w:rsidR="004A0D6C" w:rsidRPr="00DC4B8F" w:rsidRDefault="004A0D6C"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lang w:val="en-US"/>
              </w:rPr>
              <w:fldChar w:fldCharType="begin"/>
            </w:r>
            <w:r w:rsidRPr="00DC4B8F">
              <w:rPr>
                <w:rFonts w:ascii="Times New Roman" w:hAnsi="Times New Roman" w:cs="Times New Roman"/>
                <w:noProof/>
                <w:sz w:val="24"/>
                <w:szCs w:val="24"/>
              </w:rPr>
              <w:instrText xml:space="preserve"> </w:instrText>
            </w:r>
            <w:r w:rsidRPr="00DC4B8F">
              <w:rPr>
                <w:rFonts w:ascii="Times New Roman" w:hAnsi="Times New Roman" w:cs="Times New Roman"/>
                <w:noProof/>
                <w:sz w:val="24"/>
                <w:szCs w:val="24"/>
                <w:lang w:val="en-US"/>
              </w:rPr>
              <w:instrText>MERGEFIELD</w:instrText>
            </w:r>
            <w:r w:rsidRPr="00DC4B8F">
              <w:rPr>
                <w:rFonts w:ascii="Times New Roman" w:hAnsi="Times New Roman" w:cs="Times New Roman"/>
                <w:noProof/>
                <w:sz w:val="24"/>
                <w:szCs w:val="24"/>
              </w:rPr>
              <w:instrText xml:space="preserve"> "Порядок_оценки_положительная_деловая_реп" </w:instrText>
            </w:r>
            <w:r w:rsidR="000327A3">
              <w:rPr>
                <w:rFonts w:ascii="Times New Roman" w:hAnsi="Times New Roman" w:cs="Times New Roman"/>
                <w:noProof/>
                <w:sz w:val="24"/>
                <w:szCs w:val="24"/>
                <w:lang w:val="en-US"/>
              </w:rPr>
              <w:fldChar w:fldCharType="separate"/>
            </w:r>
            <w:r w:rsidRPr="00DC4B8F">
              <w:rPr>
                <w:rFonts w:ascii="Times New Roman" w:hAnsi="Times New Roman" w:cs="Times New Roman"/>
                <w:noProof/>
                <w:sz w:val="24"/>
                <w:szCs w:val="24"/>
                <w:lang w:val="en-US"/>
              </w:rPr>
              <w:fldChar w:fldCharType="end"/>
            </w:r>
          </w:p>
        </w:tc>
        <w:tc>
          <w:tcPr>
            <w:tcW w:w="850" w:type="dxa"/>
          </w:tcPr>
          <w:p w14:paraId="2A6A9495" w14:textId="7A21EED7" w:rsidR="004A0D6C" w:rsidRPr="00DC4B8F" w:rsidRDefault="00003AD8"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lastRenderedPageBreak/>
              <w:t>2,5</w:t>
            </w:r>
          </w:p>
        </w:tc>
      </w:tr>
      <w:tr w:rsidR="00DC4B8F" w:rsidRPr="00DC4B8F" w14:paraId="4C0645E8" w14:textId="77777777" w:rsidTr="00662C62">
        <w:tc>
          <w:tcPr>
            <w:tcW w:w="10802" w:type="dxa"/>
            <w:gridSpan w:val="5"/>
          </w:tcPr>
          <w:p w14:paraId="04B3A1DE" w14:textId="77777777" w:rsidR="00DC4B8F" w:rsidRPr="00DC4B8F" w:rsidRDefault="00DC4B8F" w:rsidP="00904C11">
            <w:pPr>
              <w:pStyle w:val="af4"/>
              <w:rPr>
                <w:rFonts w:ascii="Times New Roman" w:hAnsi="Times New Roman" w:cs="Times New Roman"/>
                <w:noProof/>
                <w:sz w:val="24"/>
                <w:szCs w:val="24"/>
              </w:rPr>
            </w:pPr>
          </w:p>
        </w:tc>
        <w:tc>
          <w:tcPr>
            <w:tcW w:w="3968" w:type="dxa"/>
          </w:tcPr>
          <w:p w14:paraId="7A5575DF" w14:textId="60B46A56" w:rsidR="00DC4B8F" w:rsidRPr="00DC4B8F" w:rsidRDefault="00DC4B8F" w:rsidP="00DC4B8F">
            <w:pPr>
              <w:rPr>
                <w:rFonts w:ascii="Times New Roman" w:hAnsi="Times New Roman" w:cs="Times New Roman"/>
                <w:color w:val="000000"/>
                <w:sz w:val="24"/>
                <w:szCs w:val="24"/>
              </w:rPr>
            </w:pPr>
            <w:r w:rsidRPr="00DC4B8F">
              <w:rPr>
                <w:rFonts w:ascii="Times New Roman" w:hAnsi="Times New Roman" w:cs="Times New Roman"/>
                <w:color w:val="000000"/>
                <w:sz w:val="24"/>
                <w:szCs w:val="24"/>
              </w:rPr>
              <w:t>итого</w:t>
            </w:r>
          </w:p>
        </w:tc>
        <w:tc>
          <w:tcPr>
            <w:tcW w:w="850" w:type="dxa"/>
          </w:tcPr>
          <w:p w14:paraId="3B97DD01" w14:textId="1E2B7F3A" w:rsidR="00DC4B8F" w:rsidRPr="00DC4B8F" w:rsidRDefault="00DC4B8F" w:rsidP="00904C11">
            <w:pPr>
              <w:pStyle w:val="af4"/>
              <w:rPr>
                <w:rFonts w:ascii="Times New Roman" w:hAnsi="Times New Roman" w:cs="Times New Roman"/>
                <w:noProof/>
                <w:sz w:val="24"/>
                <w:szCs w:val="24"/>
              </w:rPr>
            </w:pPr>
            <w:r w:rsidRPr="00DC4B8F">
              <w:rPr>
                <w:rFonts w:ascii="Times New Roman" w:hAnsi="Times New Roman" w:cs="Times New Roman"/>
                <w:noProof/>
                <w:sz w:val="24"/>
                <w:szCs w:val="24"/>
              </w:rPr>
              <w:t>100</w:t>
            </w:r>
          </w:p>
        </w:tc>
      </w:tr>
      <w:bookmarkEnd w:id="20"/>
    </w:tbl>
    <w:p w14:paraId="4CEC88E2" w14:textId="77777777" w:rsidR="007D3ED1" w:rsidRPr="008347E5" w:rsidRDefault="007D3ED1" w:rsidP="00976DC4">
      <w:pPr>
        <w:pStyle w:val="111"/>
        <w:numPr>
          <w:ilvl w:val="0"/>
          <w:numId w:val="0"/>
        </w:numPr>
      </w:pPr>
    </w:p>
    <w:sectPr w:rsidR="007D3ED1" w:rsidRPr="008347E5" w:rsidSect="00BA4171">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25C921" w14:textId="77777777" w:rsidR="000327A3" w:rsidRDefault="000327A3" w:rsidP="00D225C0">
      <w:r>
        <w:separator/>
      </w:r>
    </w:p>
    <w:p w14:paraId="65A1AB83" w14:textId="77777777" w:rsidR="000327A3" w:rsidRDefault="000327A3"/>
  </w:endnote>
  <w:endnote w:type="continuationSeparator" w:id="0">
    <w:p w14:paraId="064009C8" w14:textId="77777777" w:rsidR="000327A3" w:rsidRDefault="000327A3" w:rsidP="00D225C0">
      <w:r>
        <w:continuationSeparator/>
      </w:r>
    </w:p>
    <w:p w14:paraId="61C3EAC3" w14:textId="77777777" w:rsidR="000327A3" w:rsidRDefault="000327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D56CCF12-8F38-4A29-8A62-3A625CC2A5B0}"/>
    <w:embedBold r:id="rId2" w:fontKey="{F0958008-590B-4873-9C66-C227D7441AE8}"/>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2480A98E-4B70-4407-91AD-C30A77041CC8}"/>
    <w:embedBold r:id="rId4" w:fontKey="{468A6C6D-BE3D-45ED-97D7-9C9C156F01A3}"/>
  </w:font>
  <w:font w:name="Segoe UI">
    <w:panose1 w:val="020B0502040204020203"/>
    <w:charset w:val="CC"/>
    <w:family w:val="swiss"/>
    <w:pitch w:val="variable"/>
    <w:sig w:usb0="E4002EFF" w:usb1="C000E47F" w:usb2="00000009" w:usb3="00000000" w:csb0="000001FF" w:csb1="00000000"/>
    <w:embedRegular r:id="rId5" w:fontKey="{929A35C8-F331-4C0B-B4E6-A5B3DE938DF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276E0DA4" w14:textId="0A5DF7E8" w:rsidR="00537191" w:rsidRDefault="00AB6A4B"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sdt>
              <w:sdtPr>
                <w:alias w:val="Номер в плане закупок"/>
                <w:tag w:val="Номер в плане закупок"/>
                <w:id w:val="-132026382"/>
                <w:placeholder>
                  <w:docPart w:val="BB2E121346804C459468EA8DAC159650"/>
                </w:placeholder>
                <w15:color w:val="FFFF00"/>
              </w:sdtPr>
              <w:sdtEndPr>
                <w:rPr>
                  <w:noProof/>
                </w:rPr>
              </w:sdtEndPr>
              <w:sdtContent>
                <w:r w:rsidR="00C41468">
                  <w:rPr>
                    <w:noProof/>
                  </w:rPr>
                  <w:t>«1413»</w:t>
                </w:r>
              </w:sdtContent>
            </w:sdt>
            <w:r>
              <w:rPr>
                <w:rStyle w:val="affff7"/>
              </w:rPr>
              <w:fldChar w:fldCharType="end"/>
            </w:r>
            <w:r w:rsidR="00537191" w:rsidRPr="00973491">
              <w:rPr>
                <w:rStyle w:val="affff7"/>
              </w:rPr>
              <w:t xml:space="preserve">   |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Pr>
                <w:rStyle w:val="affff7"/>
                <w:noProof/>
              </w:rPr>
              <w:t>2</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Pr>
                <w:rStyle w:val="affff7"/>
                <w:noProof/>
              </w:rPr>
              <w:t>31</w:t>
            </w:r>
            <w:r w:rsidR="00537191"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7734BEC8" w14:textId="6B42A46E" w:rsidR="00537191" w:rsidRDefault="000327A3" w:rsidP="006B2AC5">
        <w:pPr>
          <w:pStyle w:val="aff1"/>
          <w:tabs>
            <w:tab w:val="clear" w:pos="4677"/>
            <w:tab w:val="clear" w:pos="9355"/>
          </w:tabs>
          <w:ind w:right="-2"/>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2118405262"/>
            <w:placeholder>
              <w:docPart w:val="C907B5AD61AD48098496AB6AFE93AF55"/>
            </w:placeholder>
            <w15:color w:val="FFFF00"/>
          </w:sdtPr>
          <w:sdtContent>
            <w:r w:rsidR="00C41468">
              <w:t>«1413</w:t>
            </w:r>
            <w:r w:rsidR="00C41468">
              <w:rPr>
                <w:noProof/>
              </w:rPr>
              <w:t>»</w:t>
            </w:r>
          </w:sdtContent>
        </w:sdt>
        <w:r>
          <w:fldChar w:fldCharType="end"/>
        </w:r>
        <w:r w:rsidR="00537191">
          <w:t xml:space="preserve">   </w:t>
        </w:r>
        <w:sdt>
          <w:sdtPr>
            <w:id w:val="-1679888397"/>
            <w:docPartObj>
              <w:docPartGallery w:val="Page Numbers (Top of Page)"/>
              <w:docPartUnique/>
            </w:docPartObj>
          </w:sdtPr>
          <w:sdtEndPr/>
          <w:sdtContent>
            <w:r w:rsidR="00537191" w:rsidRPr="00973491">
              <w:rPr>
                <w:rStyle w:val="affff7"/>
              </w:rPr>
              <w:t xml:space="preserve">|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sidR="00E741AD">
              <w:rPr>
                <w:rStyle w:val="affff7"/>
                <w:noProof/>
              </w:rPr>
              <w:t>3</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sidR="00E741AD">
              <w:rPr>
                <w:rStyle w:val="affff7"/>
                <w:noProof/>
              </w:rPr>
              <w:t>31</w:t>
            </w:r>
            <w:r w:rsidR="00537191"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1466017"/>
      <w:docPartObj>
        <w:docPartGallery w:val="Page Numbers (Bottom of Page)"/>
        <w:docPartUnique/>
      </w:docPartObj>
    </w:sdtPr>
    <w:sdtEndPr/>
    <w:sdtContent>
      <w:p w14:paraId="21245F78" w14:textId="0B1DF133" w:rsidR="00537191" w:rsidRDefault="000327A3" w:rsidP="009C694D">
        <w:pPr>
          <w:pStyle w:val="aff1"/>
          <w:tabs>
            <w:tab w:val="clear" w:pos="4677"/>
            <w:tab w:val="clear" w:pos="9355"/>
          </w:tabs>
          <w:ind w:right="83"/>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1615408048"/>
            <w:placeholder>
              <w:docPart w:val="5A86FC16A17B46C4BD92AAF85A057B5D"/>
            </w:placeholder>
            <w15:color w:val="FFFF00"/>
          </w:sdtPr>
          <w:sdtContent>
            <w:r w:rsidR="00C41468">
              <w:t>«1413</w:t>
            </w:r>
            <w:r w:rsidR="00C41468">
              <w:rPr>
                <w:noProof/>
              </w:rPr>
              <w:t>»</w:t>
            </w:r>
          </w:sdtContent>
        </w:sdt>
        <w:r>
          <w:fldChar w:fldCharType="end"/>
        </w:r>
        <w:r w:rsidR="00537191">
          <w:t xml:space="preserve">   </w:t>
        </w:r>
        <w:sdt>
          <w:sdtPr>
            <w:id w:val="-713423825"/>
            <w:docPartObj>
              <w:docPartGallery w:val="Page Numbers (Top of Page)"/>
              <w:docPartUnique/>
            </w:docPartObj>
          </w:sdtPr>
          <w:sdtEndPr/>
          <w:sdtContent>
            <w:r w:rsidR="00537191" w:rsidRPr="00973491">
              <w:rPr>
                <w:rStyle w:val="affff7"/>
              </w:rPr>
              <w:t xml:space="preserve">|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sidR="00E741AD">
              <w:rPr>
                <w:rStyle w:val="affff7"/>
                <w:noProof/>
              </w:rPr>
              <w:t>5</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sidR="00E741AD">
              <w:rPr>
                <w:rStyle w:val="affff7"/>
                <w:noProof/>
              </w:rPr>
              <w:t>31</w:t>
            </w:r>
            <w:r w:rsidR="00537191"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43D24EDC" w14:textId="1D43A529" w:rsidR="00537191" w:rsidRDefault="000327A3" w:rsidP="00793545">
        <w:pPr>
          <w:pStyle w:val="aff1"/>
          <w:tabs>
            <w:tab w:val="clear" w:pos="4677"/>
            <w:tab w:val="clear" w:pos="9355"/>
          </w:tabs>
          <w:ind w:right="140"/>
          <w:jc w:val="right"/>
        </w:pPr>
        <w:r>
          <w:fldChar w:fldCharType="begin"/>
        </w:r>
        <w:r>
          <w:instrText xml:space="preserve"> REF  НомерВПланеЗакупки  \* MERGEFORMAT </w:instrText>
        </w:r>
        <w:r>
          <w:fldChar w:fldCharType="separate"/>
        </w:r>
        <w:sdt>
          <w:sdtPr>
            <w:alias w:val="Номер в плане закупок"/>
            <w:tag w:val="Номер в плане закупок"/>
            <w:id w:val="1123120254"/>
            <w:placeholder>
              <w:docPart w:val="8FBB483128CE4A609730C44B1974CBF2"/>
            </w:placeholder>
            <w15:color w:val="FFFF00"/>
          </w:sdtPr>
          <w:sdtContent>
            <w:r w:rsidR="00C41468">
              <w:t>«1413</w:t>
            </w:r>
            <w:r w:rsidR="00C41468">
              <w:rPr>
                <w:noProof/>
              </w:rPr>
              <w:t>»</w:t>
            </w:r>
          </w:sdtContent>
        </w:sdt>
        <w:r>
          <w:fldChar w:fldCharType="end"/>
        </w:r>
        <w:r w:rsidR="00537191">
          <w:t xml:space="preserve">   </w:t>
        </w:r>
        <w:sdt>
          <w:sdtPr>
            <w:id w:val="-572044872"/>
            <w:docPartObj>
              <w:docPartGallery w:val="Page Numbers (Top of Page)"/>
              <w:docPartUnique/>
            </w:docPartObj>
          </w:sdtPr>
          <w:sdtEndPr/>
          <w:sdtContent>
            <w:r w:rsidR="00537191" w:rsidRPr="00973491">
              <w:rPr>
                <w:rStyle w:val="affff7"/>
              </w:rPr>
              <w:t xml:space="preserve">|   Страница </w:t>
            </w:r>
            <w:r w:rsidR="00537191" w:rsidRPr="00973491">
              <w:rPr>
                <w:rStyle w:val="affff7"/>
              </w:rPr>
              <w:fldChar w:fldCharType="begin"/>
            </w:r>
            <w:r w:rsidR="00537191" w:rsidRPr="00973491">
              <w:rPr>
                <w:rStyle w:val="affff7"/>
              </w:rPr>
              <w:instrText>PAGE</w:instrText>
            </w:r>
            <w:r w:rsidR="00537191" w:rsidRPr="00973491">
              <w:rPr>
                <w:rStyle w:val="affff7"/>
              </w:rPr>
              <w:fldChar w:fldCharType="separate"/>
            </w:r>
            <w:r w:rsidR="00E741AD">
              <w:rPr>
                <w:rStyle w:val="affff7"/>
                <w:noProof/>
              </w:rPr>
              <w:t>28</w:t>
            </w:r>
            <w:r w:rsidR="00537191" w:rsidRPr="00973491">
              <w:rPr>
                <w:rStyle w:val="affff7"/>
              </w:rPr>
              <w:fldChar w:fldCharType="end"/>
            </w:r>
            <w:r w:rsidR="00537191" w:rsidRPr="00973491">
              <w:rPr>
                <w:rStyle w:val="affff7"/>
              </w:rPr>
              <w:t xml:space="preserve"> из </w:t>
            </w:r>
            <w:r w:rsidR="00537191" w:rsidRPr="00973491">
              <w:rPr>
                <w:rStyle w:val="affff7"/>
              </w:rPr>
              <w:fldChar w:fldCharType="begin"/>
            </w:r>
            <w:r w:rsidR="00537191" w:rsidRPr="00973491">
              <w:rPr>
                <w:rStyle w:val="affff7"/>
              </w:rPr>
              <w:instrText>NUMPAGES</w:instrText>
            </w:r>
            <w:r w:rsidR="00537191" w:rsidRPr="00973491">
              <w:rPr>
                <w:rStyle w:val="affff7"/>
              </w:rPr>
              <w:fldChar w:fldCharType="separate"/>
            </w:r>
            <w:r w:rsidR="00E741AD">
              <w:rPr>
                <w:rStyle w:val="affff7"/>
                <w:noProof/>
              </w:rPr>
              <w:t>31</w:t>
            </w:r>
            <w:r w:rsidR="00537191"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D293D7" w14:textId="77777777" w:rsidR="000327A3" w:rsidRDefault="000327A3" w:rsidP="00D225C0">
      <w:r>
        <w:separator/>
      </w:r>
    </w:p>
    <w:p w14:paraId="737E86A7" w14:textId="77777777" w:rsidR="000327A3" w:rsidRDefault="000327A3"/>
  </w:footnote>
  <w:footnote w:type="continuationSeparator" w:id="0">
    <w:p w14:paraId="2E4FDEF3" w14:textId="77777777" w:rsidR="000327A3" w:rsidRDefault="000327A3" w:rsidP="00D225C0">
      <w:r>
        <w:continuationSeparator/>
      </w:r>
    </w:p>
    <w:p w14:paraId="4928DD4E" w14:textId="77777777" w:rsidR="000327A3" w:rsidRDefault="000327A3"/>
  </w:footnote>
  <w:footnote w:id="1">
    <w:p w14:paraId="0D5D38A0" w14:textId="77777777" w:rsidR="00537191" w:rsidRDefault="00537191">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14:paraId="4C521915" w14:textId="77777777" w:rsidR="00537191" w:rsidRDefault="00537191">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14:paraId="049914FF" w14:textId="77777777" w:rsidR="00537191" w:rsidRPr="009675CA" w:rsidRDefault="00537191">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4">
    <w:p w14:paraId="7FC7305B" w14:textId="77777777" w:rsidR="00537191" w:rsidRDefault="00537191">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14:paraId="17971C54" w14:textId="77777777" w:rsidR="00537191" w:rsidRPr="0094686B" w:rsidRDefault="00537191" w:rsidP="00EC6076">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2801F0F"/>
    <w:multiLevelType w:val="hybridMultilevel"/>
    <w:tmpl w:val="B10A3F8A"/>
    <w:lvl w:ilvl="0" w:tplc="9FA0435C">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3"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5"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6"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5"/>
  </w:num>
  <w:num w:numId="3">
    <w:abstractNumId w:val="6"/>
  </w:num>
  <w:num w:numId="4">
    <w:abstractNumId w:val="0"/>
  </w:num>
  <w:num w:numId="5">
    <w:abstractNumId w:val="8"/>
  </w:num>
  <w:num w:numId="6">
    <w:abstractNumId w:val="12"/>
  </w:num>
  <w:num w:numId="7">
    <w:abstractNumId w:val="7"/>
  </w:num>
  <w:num w:numId="8">
    <w:abstractNumId w:val="10"/>
  </w:num>
  <w:num w:numId="9">
    <w:abstractNumId w:val="2"/>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3"/>
  </w:num>
  <w:num w:numId="13">
    <w:abstractNumId w:val="4"/>
  </w:num>
  <w:num w:numId="14">
    <w:abstractNumId w:val="1"/>
  </w:num>
  <w:num w:numId="15">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437"/>
    <w:rsid w:val="0000053F"/>
    <w:rsid w:val="000012EC"/>
    <w:rsid w:val="000027B9"/>
    <w:rsid w:val="000031D0"/>
    <w:rsid w:val="0000373D"/>
    <w:rsid w:val="00003AD8"/>
    <w:rsid w:val="00003C7B"/>
    <w:rsid w:val="000042CC"/>
    <w:rsid w:val="000062FA"/>
    <w:rsid w:val="00006A3F"/>
    <w:rsid w:val="000077E7"/>
    <w:rsid w:val="000108FB"/>
    <w:rsid w:val="000110FD"/>
    <w:rsid w:val="00011744"/>
    <w:rsid w:val="000125C3"/>
    <w:rsid w:val="00012ACB"/>
    <w:rsid w:val="0001345F"/>
    <w:rsid w:val="00014C7C"/>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406"/>
    <w:rsid w:val="000256A5"/>
    <w:rsid w:val="000259DA"/>
    <w:rsid w:val="00026E9D"/>
    <w:rsid w:val="00030535"/>
    <w:rsid w:val="00030801"/>
    <w:rsid w:val="000317D8"/>
    <w:rsid w:val="00031993"/>
    <w:rsid w:val="000327A3"/>
    <w:rsid w:val="0003290C"/>
    <w:rsid w:val="00032A22"/>
    <w:rsid w:val="000331FA"/>
    <w:rsid w:val="000332F6"/>
    <w:rsid w:val="00033BCC"/>
    <w:rsid w:val="00037FE0"/>
    <w:rsid w:val="000419D5"/>
    <w:rsid w:val="00041F03"/>
    <w:rsid w:val="000421BA"/>
    <w:rsid w:val="00042EF1"/>
    <w:rsid w:val="00043111"/>
    <w:rsid w:val="00045C06"/>
    <w:rsid w:val="00046621"/>
    <w:rsid w:val="0004725D"/>
    <w:rsid w:val="00047339"/>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3025"/>
    <w:rsid w:val="000644DE"/>
    <w:rsid w:val="000644F9"/>
    <w:rsid w:val="00065563"/>
    <w:rsid w:val="00066512"/>
    <w:rsid w:val="000667E0"/>
    <w:rsid w:val="00066B6E"/>
    <w:rsid w:val="00067E5A"/>
    <w:rsid w:val="00070037"/>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2DF"/>
    <w:rsid w:val="00083B0E"/>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30B"/>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72EF"/>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2E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01A"/>
    <w:rsid w:val="000E62F5"/>
    <w:rsid w:val="000E6691"/>
    <w:rsid w:val="000E76A9"/>
    <w:rsid w:val="000E7BA7"/>
    <w:rsid w:val="000E7C0B"/>
    <w:rsid w:val="000F04B5"/>
    <w:rsid w:val="000F0D98"/>
    <w:rsid w:val="000F0ED2"/>
    <w:rsid w:val="000F1182"/>
    <w:rsid w:val="000F1BA4"/>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1EF4"/>
    <w:rsid w:val="001129CD"/>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8D"/>
    <w:rsid w:val="001249F8"/>
    <w:rsid w:val="00124C7D"/>
    <w:rsid w:val="001253A9"/>
    <w:rsid w:val="0012574A"/>
    <w:rsid w:val="00125DA4"/>
    <w:rsid w:val="0012617E"/>
    <w:rsid w:val="00126AD0"/>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035"/>
    <w:rsid w:val="0014446B"/>
    <w:rsid w:val="001446EB"/>
    <w:rsid w:val="00147873"/>
    <w:rsid w:val="00147CA4"/>
    <w:rsid w:val="001505E6"/>
    <w:rsid w:val="00150630"/>
    <w:rsid w:val="00150EE3"/>
    <w:rsid w:val="001521AC"/>
    <w:rsid w:val="001537E6"/>
    <w:rsid w:val="001565D2"/>
    <w:rsid w:val="00156759"/>
    <w:rsid w:val="00157E3F"/>
    <w:rsid w:val="00160BE0"/>
    <w:rsid w:val="0016147F"/>
    <w:rsid w:val="00161CC6"/>
    <w:rsid w:val="00161DB9"/>
    <w:rsid w:val="0016202E"/>
    <w:rsid w:val="00162763"/>
    <w:rsid w:val="00162AEA"/>
    <w:rsid w:val="001634A2"/>
    <w:rsid w:val="00163703"/>
    <w:rsid w:val="00164065"/>
    <w:rsid w:val="001640B9"/>
    <w:rsid w:val="00164235"/>
    <w:rsid w:val="001651CC"/>
    <w:rsid w:val="001655CC"/>
    <w:rsid w:val="00166ADB"/>
    <w:rsid w:val="001674E5"/>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77DBA"/>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405"/>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0F1"/>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9"/>
    <w:rsid w:val="001F22B5"/>
    <w:rsid w:val="001F3229"/>
    <w:rsid w:val="001F353E"/>
    <w:rsid w:val="001F46CB"/>
    <w:rsid w:val="001F4B74"/>
    <w:rsid w:val="001F5A0D"/>
    <w:rsid w:val="001F5F77"/>
    <w:rsid w:val="001F66B9"/>
    <w:rsid w:val="001F6C20"/>
    <w:rsid w:val="001F6C2C"/>
    <w:rsid w:val="001F734F"/>
    <w:rsid w:val="00200EBB"/>
    <w:rsid w:val="002012F7"/>
    <w:rsid w:val="00201583"/>
    <w:rsid w:val="00201660"/>
    <w:rsid w:val="00201ABC"/>
    <w:rsid w:val="00202B0B"/>
    <w:rsid w:val="002040FA"/>
    <w:rsid w:val="00204828"/>
    <w:rsid w:val="00204B63"/>
    <w:rsid w:val="00205ABB"/>
    <w:rsid w:val="00206104"/>
    <w:rsid w:val="00206106"/>
    <w:rsid w:val="00206244"/>
    <w:rsid w:val="0020633C"/>
    <w:rsid w:val="0021046E"/>
    <w:rsid w:val="00211C44"/>
    <w:rsid w:val="00212FD0"/>
    <w:rsid w:val="00213130"/>
    <w:rsid w:val="00213E83"/>
    <w:rsid w:val="00214605"/>
    <w:rsid w:val="00214BD5"/>
    <w:rsid w:val="00215767"/>
    <w:rsid w:val="002164F4"/>
    <w:rsid w:val="002169E8"/>
    <w:rsid w:val="00216C78"/>
    <w:rsid w:val="00217610"/>
    <w:rsid w:val="00217A09"/>
    <w:rsid w:val="00220199"/>
    <w:rsid w:val="00220A88"/>
    <w:rsid w:val="0022142E"/>
    <w:rsid w:val="00222840"/>
    <w:rsid w:val="002242A3"/>
    <w:rsid w:val="00226050"/>
    <w:rsid w:val="00226453"/>
    <w:rsid w:val="00226FF9"/>
    <w:rsid w:val="0023097D"/>
    <w:rsid w:val="0023140C"/>
    <w:rsid w:val="00235AF0"/>
    <w:rsid w:val="00235F39"/>
    <w:rsid w:val="00236E67"/>
    <w:rsid w:val="0023729B"/>
    <w:rsid w:val="00237FE3"/>
    <w:rsid w:val="00240E3A"/>
    <w:rsid w:val="0024114F"/>
    <w:rsid w:val="00241471"/>
    <w:rsid w:val="00241FB7"/>
    <w:rsid w:val="00242538"/>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5674F"/>
    <w:rsid w:val="00260376"/>
    <w:rsid w:val="00260BFD"/>
    <w:rsid w:val="0026157A"/>
    <w:rsid w:val="0026176B"/>
    <w:rsid w:val="00261B79"/>
    <w:rsid w:val="00262180"/>
    <w:rsid w:val="0026483B"/>
    <w:rsid w:val="00266478"/>
    <w:rsid w:val="00266891"/>
    <w:rsid w:val="00267670"/>
    <w:rsid w:val="00267B99"/>
    <w:rsid w:val="00271A9E"/>
    <w:rsid w:val="00271D39"/>
    <w:rsid w:val="00273F90"/>
    <w:rsid w:val="00274B78"/>
    <w:rsid w:val="00274FD1"/>
    <w:rsid w:val="00275A83"/>
    <w:rsid w:val="00277744"/>
    <w:rsid w:val="00277834"/>
    <w:rsid w:val="0028082E"/>
    <w:rsid w:val="002810F5"/>
    <w:rsid w:val="00281EE5"/>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505"/>
    <w:rsid w:val="002939EA"/>
    <w:rsid w:val="00293ADF"/>
    <w:rsid w:val="00294295"/>
    <w:rsid w:val="00296FFC"/>
    <w:rsid w:val="00297F15"/>
    <w:rsid w:val="002A095A"/>
    <w:rsid w:val="002A106B"/>
    <w:rsid w:val="002A1207"/>
    <w:rsid w:val="002A12FA"/>
    <w:rsid w:val="002A1CC3"/>
    <w:rsid w:val="002A2677"/>
    <w:rsid w:val="002A26FA"/>
    <w:rsid w:val="002A2F42"/>
    <w:rsid w:val="002A37F5"/>
    <w:rsid w:val="002A39DE"/>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42D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180"/>
    <w:rsid w:val="002C5636"/>
    <w:rsid w:val="002C5D38"/>
    <w:rsid w:val="002C645A"/>
    <w:rsid w:val="002C6FCC"/>
    <w:rsid w:val="002D0ABA"/>
    <w:rsid w:val="002D12D7"/>
    <w:rsid w:val="002D1AAB"/>
    <w:rsid w:val="002D1FA9"/>
    <w:rsid w:val="002D2F5B"/>
    <w:rsid w:val="002D366D"/>
    <w:rsid w:val="002D39F1"/>
    <w:rsid w:val="002D3C4F"/>
    <w:rsid w:val="002D44EE"/>
    <w:rsid w:val="002D450C"/>
    <w:rsid w:val="002D4525"/>
    <w:rsid w:val="002D45A5"/>
    <w:rsid w:val="002D53E6"/>
    <w:rsid w:val="002D5E31"/>
    <w:rsid w:val="002D5F2D"/>
    <w:rsid w:val="002D634D"/>
    <w:rsid w:val="002D6692"/>
    <w:rsid w:val="002D68EA"/>
    <w:rsid w:val="002D7D7E"/>
    <w:rsid w:val="002E154F"/>
    <w:rsid w:val="002E16FA"/>
    <w:rsid w:val="002E173E"/>
    <w:rsid w:val="002E17EE"/>
    <w:rsid w:val="002E3180"/>
    <w:rsid w:val="002E40C8"/>
    <w:rsid w:val="002E4CE8"/>
    <w:rsid w:val="002E51B5"/>
    <w:rsid w:val="002E699C"/>
    <w:rsid w:val="002E76BC"/>
    <w:rsid w:val="002E7812"/>
    <w:rsid w:val="002F023B"/>
    <w:rsid w:val="002F11D2"/>
    <w:rsid w:val="002F261A"/>
    <w:rsid w:val="002F284C"/>
    <w:rsid w:val="002F2A41"/>
    <w:rsid w:val="002F2EC8"/>
    <w:rsid w:val="002F34D9"/>
    <w:rsid w:val="002F35D6"/>
    <w:rsid w:val="002F3E54"/>
    <w:rsid w:val="002F431A"/>
    <w:rsid w:val="002F4E92"/>
    <w:rsid w:val="002F5200"/>
    <w:rsid w:val="002F56E2"/>
    <w:rsid w:val="002F5A6C"/>
    <w:rsid w:val="002F5FA1"/>
    <w:rsid w:val="002F698E"/>
    <w:rsid w:val="002F6ADE"/>
    <w:rsid w:val="002F73EA"/>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948"/>
    <w:rsid w:val="00324269"/>
    <w:rsid w:val="00324291"/>
    <w:rsid w:val="0032516C"/>
    <w:rsid w:val="003258AD"/>
    <w:rsid w:val="00327260"/>
    <w:rsid w:val="0032729F"/>
    <w:rsid w:val="003272EF"/>
    <w:rsid w:val="00327968"/>
    <w:rsid w:val="00330B11"/>
    <w:rsid w:val="00331469"/>
    <w:rsid w:val="00332009"/>
    <w:rsid w:val="00332193"/>
    <w:rsid w:val="003330D2"/>
    <w:rsid w:val="00333416"/>
    <w:rsid w:val="003337CD"/>
    <w:rsid w:val="00333AB3"/>
    <w:rsid w:val="0033450D"/>
    <w:rsid w:val="00334ECE"/>
    <w:rsid w:val="00335347"/>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470"/>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3E1"/>
    <w:rsid w:val="003666DF"/>
    <w:rsid w:val="00367122"/>
    <w:rsid w:val="00367492"/>
    <w:rsid w:val="003675E6"/>
    <w:rsid w:val="003702E5"/>
    <w:rsid w:val="00370501"/>
    <w:rsid w:val="00371BF2"/>
    <w:rsid w:val="003721F5"/>
    <w:rsid w:val="00372559"/>
    <w:rsid w:val="0037298A"/>
    <w:rsid w:val="00372EE9"/>
    <w:rsid w:val="00373478"/>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1A9"/>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A747D"/>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B7940"/>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0BB3"/>
    <w:rsid w:val="003D452E"/>
    <w:rsid w:val="003D4AF7"/>
    <w:rsid w:val="003D6541"/>
    <w:rsid w:val="003D6D24"/>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9DF"/>
    <w:rsid w:val="00416C1E"/>
    <w:rsid w:val="00416E96"/>
    <w:rsid w:val="004178B7"/>
    <w:rsid w:val="004179D8"/>
    <w:rsid w:val="00417DA5"/>
    <w:rsid w:val="00417FCA"/>
    <w:rsid w:val="004201BB"/>
    <w:rsid w:val="0042025B"/>
    <w:rsid w:val="00420486"/>
    <w:rsid w:val="0042079E"/>
    <w:rsid w:val="00420D79"/>
    <w:rsid w:val="0042105E"/>
    <w:rsid w:val="00421159"/>
    <w:rsid w:val="00421276"/>
    <w:rsid w:val="00421FCF"/>
    <w:rsid w:val="004225F2"/>
    <w:rsid w:val="00422BBD"/>
    <w:rsid w:val="0042440C"/>
    <w:rsid w:val="00424CAB"/>
    <w:rsid w:val="00427945"/>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40E"/>
    <w:rsid w:val="00443859"/>
    <w:rsid w:val="00443B0A"/>
    <w:rsid w:val="00443CF9"/>
    <w:rsid w:val="004454D0"/>
    <w:rsid w:val="004455C2"/>
    <w:rsid w:val="00446F03"/>
    <w:rsid w:val="004470F5"/>
    <w:rsid w:val="00450368"/>
    <w:rsid w:val="00450F1A"/>
    <w:rsid w:val="004510A7"/>
    <w:rsid w:val="00451C6D"/>
    <w:rsid w:val="0045297D"/>
    <w:rsid w:val="0045340C"/>
    <w:rsid w:val="0045380E"/>
    <w:rsid w:val="004539C8"/>
    <w:rsid w:val="00453E7E"/>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A7E"/>
    <w:rsid w:val="00466DC3"/>
    <w:rsid w:val="00467342"/>
    <w:rsid w:val="004707BD"/>
    <w:rsid w:val="00470809"/>
    <w:rsid w:val="00472358"/>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11"/>
    <w:rsid w:val="004851BB"/>
    <w:rsid w:val="0048534E"/>
    <w:rsid w:val="004856A5"/>
    <w:rsid w:val="00485DD2"/>
    <w:rsid w:val="00485E2C"/>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6594"/>
    <w:rsid w:val="00496596"/>
    <w:rsid w:val="00497755"/>
    <w:rsid w:val="004A02EA"/>
    <w:rsid w:val="004A0978"/>
    <w:rsid w:val="004A0D6C"/>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1339"/>
    <w:rsid w:val="004B1678"/>
    <w:rsid w:val="004B18CB"/>
    <w:rsid w:val="004B1D07"/>
    <w:rsid w:val="004B227D"/>
    <w:rsid w:val="004B26ED"/>
    <w:rsid w:val="004B284F"/>
    <w:rsid w:val="004B4572"/>
    <w:rsid w:val="004B4DB9"/>
    <w:rsid w:val="004B4DF0"/>
    <w:rsid w:val="004B5D44"/>
    <w:rsid w:val="004B601C"/>
    <w:rsid w:val="004B63B0"/>
    <w:rsid w:val="004C06C3"/>
    <w:rsid w:val="004C1172"/>
    <w:rsid w:val="004C1291"/>
    <w:rsid w:val="004C19E7"/>
    <w:rsid w:val="004C1AE3"/>
    <w:rsid w:val="004C1CA1"/>
    <w:rsid w:val="004C251B"/>
    <w:rsid w:val="004C2875"/>
    <w:rsid w:val="004C2B91"/>
    <w:rsid w:val="004C2C72"/>
    <w:rsid w:val="004C2EC2"/>
    <w:rsid w:val="004C32E3"/>
    <w:rsid w:val="004C438E"/>
    <w:rsid w:val="004C4FF7"/>
    <w:rsid w:val="004C5253"/>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2E8E"/>
    <w:rsid w:val="0050408C"/>
    <w:rsid w:val="00504529"/>
    <w:rsid w:val="005046D4"/>
    <w:rsid w:val="0050488E"/>
    <w:rsid w:val="00504C19"/>
    <w:rsid w:val="00505E11"/>
    <w:rsid w:val="00505F49"/>
    <w:rsid w:val="005069B6"/>
    <w:rsid w:val="0050776F"/>
    <w:rsid w:val="00510595"/>
    <w:rsid w:val="00510E32"/>
    <w:rsid w:val="00511779"/>
    <w:rsid w:val="00511F8F"/>
    <w:rsid w:val="00512854"/>
    <w:rsid w:val="00512A8E"/>
    <w:rsid w:val="005145AC"/>
    <w:rsid w:val="0051476F"/>
    <w:rsid w:val="00514905"/>
    <w:rsid w:val="00516091"/>
    <w:rsid w:val="0051726A"/>
    <w:rsid w:val="00517818"/>
    <w:rsid w:val="005216EA"/>
    <w:rsid w:val="00521B48"/>
    <w:rsid w:val="00521C91"/>
    <w:rsid w:val="005227A2"/>
    <w:rsid w:val="00522A4B"/>
    <w:rsid w:val="00524154"/>
    <w:rsid w:val="005267B7"/>
    <w:rsid w:val="005314EE"/>
    <w:rsid w:val="00531BCA"/>
    <w:rsid w:val="00532E69"/>
    <w:rsid w:val="005338F0"/>
    <w:rsid w:val="005353C1"/>
    <w:rsid w:val="0053576E"/>
    <w:rsid w:val="005366DE"/>
    <w:rsid w:val="005368DF"/>
    <w:rsid w:val="00536B2C"/>
    <w:rsid w:val="00536BC1"/>
    <w:rsid w:val="00536BD9"/>
    <w:rsid w:val="00536E6F"/>
    <w:rsid w:val="00536F08"/>
    <w:rsid w:val="00537191"/>
    <w:rsid w:val="00537FB2"/>
    <w:rsid w:val="005407B6"/>
    <w:rsid w:val="00541056"/>
    <w:rsid w:val="0054174D"/>
    <w:rsid w:val="00541D91"/>
    <w:rsid w:val="005420CE"/>
    <w:rsid w:val="005426A4"/>
    <w:rsid w:val="0054305C"/>
    <w:rsid w:val="0054357B"/>
    <w:rsid w:val="005435C0"/>
    <w:rsid w:val="005437DE"/>
    <w:rsid w:val="00543BDE"/>
    <w:rsid w:val="00545357"/>
    <w:rsid w:val="0054537B"/>
    <w:rsid w:val="005456C7"/>
    <w:rsid w:val="00546676"/>
    <w:rsid w:val="0054676D"/>
    <w:rsid w:val="005467E2"/>
    <w:rsid w:val="0054688C"/>
    <w:rsid w:val="0054779D"/>
    <w:rsid w:val="0054798C"/>
    <w:rsid w:val="00550C3E"/>
    <w:rsid w:val="005510DD"/>
    <w:rsid w:val="00551BE8"/>
    <w:rsid w:val="00551F87"/>
    <w:rsid w:val="00552133"/>
    <w:rsid w:val="005526F9"/>
    <w:rsid w:val="00552BF3"/>
    <w:rsid w:val="00552DD0"/>
    <w:rsid w:val="00553638"/>
    <w:rsid w:val="00553EB5"/>
    <w:rsid w:val="00554235"/>
    <w:rsid w:val="00554639"/>
    <w:rsid w:val="0055467C"/>
    <w:rsid w:val="005549A0"/>
    <w:rsid w:val="00554F2A"/>
    <w:rsid w:val="00556650"/>
    <w:rsid w:val="0055696D"/>
    <w:rsid w:val="00556A88"/>
    <w:rsid w:val="00556EB2"/>
    <w:rsid w:val="0055762B"/>
    <w:rsid w:val="00557ACB"/>
    <w:rsid w:val="0056005A"/>
    <w:rsid w:val="00560066"/>
    <w:rsid w:val="0056011E"/>
    <w:rsid w:val="005605FD"/>
    <w:rsid w:val="005608FE"/>
    <w:rsid w:val="0056121C"/>
    <w:rsid w:val="0056122C"/>
    <w:rsid w:val="00561953"/>
    <w:rsid w:val="0056283C"/>
    <w:rsid w:val="00563703"/>
    <w:rsid w:val="00563CDE"/>
    <w:rsid w:val="00564053"/>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524"/>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5024"/>
    <w:rsid w:val="00585125"/>
    <w:rsid w:val="00585250"/>
    <w:rsid w:val="0058560B"/>
    <w:rsid w:val="00585D07"/>
    <w:rsid w:val="0058650C"/>
    <w:rsid w:val="00587A97"/>
    <w:rsid w:val="00590641"/>
    <w:rsid w:val="0059104E"/>
    <w:rsid w:val="005920BD"/>
    <w:rsid w:val="00592D32"/>
    <w:rsid w:val="005940E1"/>
    <w:rsid w:val="005941CC"/>
    <w:rsid w:val="00595496"/>
    <w:rsid w:val="005975D1"/>
    <w:rsid w:val="005979D8"/>
    <w:rsid w:val="005A05C9"/>
    <w:rsid w:val="005A06AD"/>
    <w:rsid w:val="005A087F"/>
    <w:rsid w:val="005A119F"/>
    <w:rsid w:val="005A19B3"/>
    <w:rsid w:val="005A1FC0"/>
    <w:rsid w:val="005A383B"/>
    <w:rsid w:val="005A4AEF"/>
    <w:rsid w:val="005A57F8"/>
    <w:rsid w:val="005A5FA9"/>
    <w:rsid w:val="005A6EF8"/>
    <w:rsid w:val="005A7114"/>
    <w:rsid w:val="005A78A9"/>
    <w:rsid w:val="005B087D"/>
    <w:rsid w:val="005B0A09"/>
    <w:rsid w:val="005B10C3"/>
    <w:rsid w:val="005B1D88"/>
    <w:rsid w:val="005B24B3"/>
    <w:rsid w:val="005B29C3"/>
    <w:rsid w:val="005B2AA4"/>
    <w:rsid w:val="005B2C96"/>
    <w:rsid w:val="005B335F"/>
    <w:rsid w:val="005B355B"/>
    <w:rsid w:val="005B4093"/>
    <w:rsid w:val="005B432B"/>
    <w:rsid w:val="005B4BDD"/>
    <w:rsid w:val="005B4BEF"/>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5EE5"/>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5ED"/>
    <w:rsid w:val="005F78E9"/>
    <w:rsid w:val="006001EF"/>
    <w:rsid w:val="006007A4"/>
    <w:rsid w:val="00600B38"/>
    <w:rsid w:val="00600F02"/>
    <w:rsid w:val="006016D9"/>
    <w:rsid w:val="00602831"/>
    <w:rsid w:val="00602852"/>
    <w:rsid w:val="00602C6E"/>
    <w:rsid w:val="0060394E"/>
    <w:rsid w:val="00604570"/>
    <w:rsid w:val="0060461C"/>
    <w:rsid w:val="00605537"/>
    <w:rsid w:val="00605A14"/>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617A"/>
    <w:rsid w:val="006179E6"/>
    <w:rsid w:val="00617F78"/>
    <w:rsid w:val="006202D0"/>
    <w:rsid w:val="006209A5"/>
    <w:rsid w:val="00620AD0"/>
    <w:rsid w:val="00620D7C"/>
    <w:rsid w:val="00621399"/>
    <w:rsid w:val="00621580"/>
    <w:rsid w:val="0062167D"/>
    <w:rsid w:val="00621A30"/>
    <w:rsid w:val="00621DEA"/>
    <w:rsid w:val="00621F36"/>
    <w:rsid w:val="00622BCC"/>
    <w:rsid w:val="0062313D"/>
    <w:rsid w:val="00623CDE"/>
    <w:rsid w:val="00624361"/>
    <w:rsid w:val="00624908"/>
    <w:rsid w:val="00624D3A"/>
    <w:rsid w:val="00625489"/>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6675"/>
    <w:rsid w:val="00647166"/>
    <w:rsid w:val="006473E5"/>
    <w:rsid w:val="00647F2E"/>
    <w:rsid w:val="006507FB"/>
    <w:rsid w:val="00651163"/>
    <w:rsid w:val="006529D6"/>
    <w:rsid w:val="00652E07"/>
    <w:rsid w:val="006537A3"/>
    <w:rsid w:val="00653FBA"/>
    <w:rsid w:val="00654270"/>
    <w:rsid w:val="00654476"/>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1EC6"/>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3"/>
    <w:rsid w:val="00687998"/>
    <w:rsid w:val="00687A05"/>
    <w:rsid w:val="00687D29"/>
    <w:rsid w:val="00690492"/>
    <w:rsid w:val="00690E4E"/>
    <w:rsid w:val="006915DB"/>
    <w:rsid w:val="006919A5"/>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1F27"/>
    <w:rsid w:val="006B2AC5"/>
    <w:rsid w:val="006B36FD"/>
    <w:rsid w:val="006B3ADA"/>
    <w:rsid w:val="006B3D90"/>
    <w:rsid w:val="006B5702"/>
    <w:rsid w:val="006B5754"/>
    <w:rsid w:val="006B577A"/>
    <w:rsid w:val="006B5A94"/>
    <w:rsid w:val="006B5FE0"/>
    <w:rsid w:val="006B7F96"/>
    <w:rsid w:val="006C107B"/>
    <w:rsid w:val="006C1FCE"/>
    <w:rsid w:val="006C37C6"/>
    <w:rsid w:val="006C3A9B"/>
    <w:rsid w:val="006C4DC3"/>
    <w:rsid w:val="006C518D"/>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D6EDA"/>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EE3"/>
    <w:rsid w:val="00710D05"/>
    <w:rsid w:val="007125F3"/>
    <w:rsid w:val="007126B4"/>
    <w:rsid w:val="00713135"/>
    <w:rsid w:val="0071443E"/>
    <w:rsid w:val="0071483D"/>
    <w:rsid w:val="0071492E"/>
    <w:rsid w:val="00714D1B"/>
    <w:rsid w:val="007156DC"/>
    <w:rsid w:val="007160F8"/>
    <w:rsid w:val="007162A5"/>
    <w:rsid w:val="00716CD1"/>
    <w:rsid w:val="007178DF"/>
    <w:rsid w:val="007208B2"/>
    <w:rsid w:val="00720D2A"/>
    <w:rsid w:val="007217B2"/>
    <w:rsid w:val="00721975"/>
    <w:rsid w:val="007220C9"/>
    <w:rsid w:val="007226ED"/>
    <w:rsid w:val="00722701"/>
    <w:rsid w:val="007228C6"/>
    <w:rsid w:val="00722EB5"/>
    <w:rsid w:val="00722EF5"/>
    <w:rsid w:val="007234DB"/>
    <w:rsid w:val="00724AB5"/>
    <w:rsid w:val="00724D51"/>
    <w:rsid w:val="00724E95"/>
    <w:rsid w:val="007252CB"/>
    <w:rsid w:val="00725A0A"/>
    <w:rsid w:val="00725C32"/>
    <w:rsid w:val="00726E87"/>
    <w:rsid w:val="0072752C"/>
    <w:rsid w:val="007303F1"/>
    <w:rsid w:val="0073041C"/>
    <w:rsid w:val="007307E3"/>
    <w:rsid w:val="00730952"/>
    <w:rsid w:val="00730A03"/>
    <w:rsid w:val="00730B0A"/>
    <w:rsid w:val="00731312"/>
    <w:rsid w:val="00731F0A"/>
    <w:rsid w:val="00732437"/>
    <w:rsid w:val="007328D3"/>
    <w:rsid w:val="007329EF"/>
    <w:rsid w:val="007330B1"/>
    <w:rsid w:val="00733B62"/>
    <w:rsid w:val="0073477A"/>
    <w:rsid w:val="007351BA"/>
    <w:rsid w:val="007351FA"/>
    <w:rsid w:val="00735582"/>
    <w:rsid w:val="007361E5"/>
    <w:rsid w:val="0073625E"/>
    <w:rsid w:val="00736283"/>
    <w:rsid w:val="00736460"/>
    <w:rsid w:val="00736CCC"/>
    <w:rsid w:val="00737445"/>
    <w:rsid w:val="00737841"/>
    <w:rsid w:val="00740071"/>
    <w:rsid w:val="00740CAF"/>
    <w:rsid w:val="00741425"/>
    <w:rsid w:val="0074176F"/>
    <w:rsid w:val="007419B3"/>
    <w:rsid w:val="0074245C"/>
    <w:rsid w:val="00743413"/>
    <w:rsid w:val="0074373F"/>
    <w:rsid w:val="00743B9E"/>
    <w:rsid w:val="00744E4F"/>
    <w:rsid w:val="0074536D"/>
    <w:rsid w:val="007455FB"/>
    <w:rsid w:val="00745EDD"/>
    <w:rsid w:val="0074633A"/>
    <w:rsid w:val="0074658F"/>
    <w:rsid w:val="00746B09"/>
    <w:rsid w:val="00746EA8"/>
    <w:rsid w:val="00747454"/>
    <w:rsid w:val="00747852"/>
    <w:rsid w:val="00747B3A"/>
    <w:rsid w:val="00747B5B"/>
    <w:rsid w:val="00751BF6"/>
    <w:rsid w:val="007521DB"/>
    <w:rsid w:val="00752762"/>
    <w:rsid w:val="0075291E"/>
    <w:rsid w:val="00752A84"/>
    <w:rsid w:val="0075318B"/>
    <w:rsid w:val="007533CA"/>
    <w:rsid w:val="007552A7"/>
    <w:rsid w:val="00756414"/>
    <w:rsid w:val="00756B6D"/>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DF"/>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820"/>
    <w:rsid w:val="007A629C"/>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34E0"/>
    <w:rsid w:val="007B47C2"/>
    <w:rsid w:val="007B5262"/>
    <w:rsid w:val="007B5334"/>
    <w:rsid w:val="007B54FF"/>
    <w:rsid w:val="007B58B5"/>
    <w:rsid w:val="007B5F19"/>
    <w:rsid w:val="007B63EA"/>
    <w:rsid w:val="007B673B"/>
    <w:rsid w:val="007B68CE"/>
    <w:rsid w:val="007B6DD7"/>
    <w:rsid w:val="007B7753"/>
    <w:rsid w:val="007B7FD1"/>
    <w:rsid w:val="007C02D8"/>
    <w:rsid w:val="007C126D"/>
    <w:rsid w:val="007C21BC"/>
    <w:rsid w:val="007C3364"/>
    <w:rsid w:val="007C41F1"/>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2C9"/>
    <w:rsid w:val="007D6D71"/>
    <w:rsid w:val="007E0642"/>
    <w:rsid w:val="007E0F77"/>
    <w:rsid w:val="007E17AF"/>
    <w:rsid w:val="007E1903"/>
    <w:rsid w:val="007E1FCC"/>
    <w:rsid w:val="007E23B7"/>
    <w:rsid w:val="007E2585"/>
    <w:rsid w:val="007E29D2"/>
    <w:rsid w:val="007E2C38"/>
    <w:rsid w:val="007E3ECD"/>
    <w:rsid w:val="007E44CF"/>
    <w:rsid w:val="007E5442"/>
    <w:rsid w:val="007E5475"/>
    <w:rsid w:val="007E7B87"/>
    <w:rsid w:val="007F02EB"/>
    <w:rsid w:val="007F0D3B"/>
    <w:rsid w:val="007F119A"/>
    <w:rsid w:val="007F38C1"/>
    <w:rsid w:val="007F39B3"/>
    <w:rsid w:val="007F426A"/>
    <w:rsid w:val="007F5583"/>
    <w:rsid w:val="007F5977"/>
    <w:rsid w:val="007F6132"/>
    <w:rsid w:val="007F67BD"/>
    <w:rsid w:val="007F7058"/>
    <w:rsid w:val="007F7534"/>
    <w:rsid w:val="007F7A89"/>
    <w:rsid w:val="007F7C9C"/>
    <w:rsid w:val="00800036"/>
    <w:rsid w:val="008019B4"/>
    <w:rsid w:val="00801D55"/>
    <w:rsid w:val="0080240C"/>
    <w:rsid w:val="008026C5"/>
    <w:rsid w:val="00802F00"/>
    <w:rsid w:val="00802F7E"/>
    <w:rsid w:val="008037E1"/>
    <w:rsid w:val="008039EF"/>
    <w:rsid w:val="00803F95"/>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E63"/>
    <w:rsid w:val="00810F0F"/>
    <w:rsid w:val="008111D2"/>
    <w:rsid w:val="008125E7"/>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6AD"/>
    <w:rsid w:val="008477F2"/>
    <w:rsid w:val="00847F24"/>
    <w:rsid w:val="00850327"/>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6CFF"/>
    <w:rsid w:val="00857C57"/>
    <w:rsid w:val="00857D32"/>
    <w:rsid w:val="00860B92"/>
    <w:rsid w:val="008614ED"/>
    <w:rsid w:val="00861842"/>
    <w:rsid w:val="00861911"/>
    <w:rsid w:val="008619AC"/>
    <w:rsid w:val="0086268D"/>
    <w:rsid w:val="008629F9"/>
    <w:rsid w:val="00863567"/>
    <w:rsid w:val="008644FD"/>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2F73"/>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1AE7"/>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44C"/>
    <w:rsid w:val="008D1ABF"/>
    <w:rsid w:val="008D2700"/>
    <w:rsid w:val="008D4097"/>
    <w:rsid w:val="008D4132"/>
    <w:rsid w:val="008D5095"/>
    <w:rsid w:val="008D5397"/>
    <w:rsid w:val="008D5C12"/>
    <w:rsid w:val="008D6586"/>
    <w:rsid w:val="008E069B"/>
    <w:rsid w:val="008E0F58"/>
    <w:rsid w:val="008E1026"/>
    <w:rsid w:val="008E137B"/>
    <w:rsid w:val="008E144A"/>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B89"/>
    <w:rsid w:val="008F2C4C"/>
    <w:rsid w:val="008F2D97"/>
    <w:rsid w:val="008F2E2C"/>
    <w:rsid w:val="008F2E7C"/>
    <w:rsid w:val="008F30F2"/>
    <w:rsid w:val="008F3AE5"/>
    <w:rsid w:val="008F4052"/>
    <w:rsid w:val="008F4FB8"/>
    <w:rsid w:val="008F50C0"/>
    <w:rsid w:val="008F58F6"/>
    <w:rsid w:val="008F5FE2"/>
    <w:rsid w:val="008F603B"/>
    <w:rsid w:val="008F66E2"/>
    <w:rsid w:val="008F7069"/>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DB2"/>
    <w:rsid w:val="0091226D"/>
    <w:rsid w:val="009123F9"/>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2F4"/>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290"/>
    <w:rsid w:val="00947461"/>
    <w:rsid w:val="00947B9E"/>
    <w:rsid w:val="0095096A"/>
    <w:rsid w:val="00950AB0"/>
    <w:rsid w:val="00950FF5"/>
    <w:rsid w:val="009525B8"/>
    <w:rsid w:val="00952F85"/>
    <w:rsid w:val="00954070"/>
    <w:rsid w:val="00954801"/>
    <w:rsid w:val="00954AE6"/>
    <w:rsid w:val="00954ED7"/>
    <w:rsid w:val="00954F2F"/>
    <w:rsid w:val="00955233"/>
    <w:rsid w:val="0095570F"/>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6DC4"/>
    <w:rsid w:val="00977325"/>
    <w:rsid w:val="00977994"/>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D29"/>
    <w:rsid w:val="009B73CD"/>
    <w:rsid w:val="009C05C1"/>
    <w:rsid w:val="009C06BA"/>
    <w:rsid w:val="009C0AB1"/>
    <w:rsid w:val="009C142A"/>
    <w:rsid w:val="009C150C"/>
    <w:rsid w:val="009C1C05"/>
    <w:rsid w:val="009C23C2"/>
    <w:rsid w:val="009C313D"/>
    <w:rsid w:val="009C3D40"/>
    <w:rsid w:val="009C45E6"/>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023"/>
    <w:rsid w:val="009E06E4"/>
    <w:rsid w:val="009E171C"/>
    <w:rsid w:val="009E1A2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30091"/>
    <w:rsid w:val="00A31B0C"/>
    <w:rsid w:val="00A31CF0"/>
    <w:rsid w:val="00A3257E"/>
    <w:rsid w:val="00A330FC"/>
    <w:rsid w:val="00A331A0"/>
    <w:rsid w:val="00A3332E"/>
    <w:rsid w:val="00A335BE"/>
    <w:rsid w:val="00A33976"/>
    <w:rsid w:val="00A34E9B"/>
    <w:rsid w:val="00A35505"/>
    <w:rsid w:val="00A35CC5"/>
    <w:rsid w:val="00A36703"/>
    <w:rsid w:val="00A3697A"/>
    <w:rsid w:val="00A36A60"/>
    <w:rsid w:val="00A37021"/>
    <w:rsid w:val="00A37792"/>
    <w:rsid w:val="00A3797E"/>
    <w:rsid w:val="00A37E1A"/>
    <w:rsid w:val="00A40007"/>
    <w:rsid w:val="00A42CE7"/>
    <w:rsid w:val="00A433BD"/>
    <w:rsid w:val="00A43906"/>
    <w:rsid w:val="00A44592"/>
    <w:rsid w:val="00A44A18"/>
    <w:rsid w:val="00A44AFA"/>
    <w:rsid w:val="00A44C4D"/>
    <w:rsid w:val="00A451D4"/>
    <w:rsid w:val="00A46A65"/>
    <w:rsid w:val="00A475E3"/>
    <w:rsid w:val="00A47AE1"/>
    <w:rsid w:val="00A47AE2"/>
    <w:rsid w:val="00A5095A"/>
    <w:rsid w:val="00A51362"/>
    <w:rsid w:val="00A517EF"/>
    <w:rsid w:val="00A51AAE"/>
    <w:rsid w:val="00A51ACD"/>
    <w:rsid w:val="00A51C1A"/>
    <w:rsid w:val="00A52012"/>
    <w:rsid w:val="00A52C92"/>
    <w:rsid w:val="00A5349E"/>
    <w:rsid w:val="00A53CF1"/>
    <w:rsid w:val="00A557FC"/>
    <w:rsid w:val="00A55BB0"/>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7025"/>
    <w:rsid w:val="00A673A9"/>
    <w:rsid w:val="00A67993"/>
    <w:rsid w:val="00A67F1D"/>
    <w:rsid w:val="00A7060E"/>
    <w:rsid w:val="00A71EB7"/>
    <w:rsid w:val="00A7346F"/>
    <w:rsid w:val="00A734C5"/>
    <w:rsid w:val="00A7485C"/>
    <w:rsid w:val="00A74FE4"/>
    <w:rsid w:val="00A7536E"/>
    <w:rsid w:val="00A75450"/>
    <w:rsid w:val="00A75980"/>
    <w:rsid w:val="00A75BA8"/>
    <w:rsid w:val="00A765C0"/>
    <w:rsid w:val="00A768FB"/>
    <w:rsid w:val="00A76FD9"/>
    <w:rsid w:val="00A770A0"/>
    <w:rsid w:val="00A7711D"/>
    <w:rsid w:val="00A810B4"/>
    <w:rsid w:val="00A82B6F"/>
    <w:rsid w:val="00A82E80"/>
    <w:rsid w:val="00A833C5"/>
    <w:rsid w:val="00A83EE9"/>
    <w:rsid w:val="00A849E5"/>
    <w:rsid w:val="00A84B03"/>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4518"/>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B6A4B"/>
    <w:rsid w:val="00AB7DCE"/>
    <w:rsid w:val="00AC1DE7"/>
    <w:rsid w:val="00AC3004"/>
    <w:rsid w:val="00AC3114"/>
    <w:rsid w:val="00AC42E0"/>
    <w:rsid w:val="00AC49F5"/>
    <w:rsid w:val="00AC502C"/>
    <w:rsid w:val="00AC58BB"/>
    <w:rsid w:val="00AC79BE"/>
    <w:rsid w:val="00AC7B23"/>
    <w:rsid w:val="00AC7B2E"/>
    <w:rsid w:val="00AD08F8"/>
    <w:rsid w:val="00AD137A"/>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1083"/>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273"/>
    <w:rsid w:val="00B2581D"/>
    <w:rsid w:val="00B25DD6"/>
    <w:rsid w:val="00B26A09"/>
    <w:rsid w:val="00B27040"/>
    <w:rsid w:val="00B277CD"/>
    <w:rsid w:val="00B27C69"/>
    <w:rsid w:val="00B27F9C"/>
    <w:rsid w:val="00B30762"/>
    <w:rsid w:val="00B3110B"/>
    <w:rsid w:val="00B31817"/>
    <w:rsid w:val="00B3290E"/>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6FF"/>
    <w:rsid w:val="00B5212C"/>
    <w:rsid w:val="00B52956"/>
    <w:rsid w:val="00B52F7A"/>
    <w:rsid w:val="00B53A88"/>
    <w:rsid w:val="00B5403B"/>
    <w:rsid w:val="00B55A63"/>
    <w:rsid w:val="00B564B6"/>
    <w:rsid w:val="00B56B74"/>
    <w:rsid w:val="00B57CEE"/>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384"/>
    <w:rsid w:val="00B9463E"/>
    <w:rsid w:val="00B9584C"/>
    <w:rsid w:val="00B958AA"/>
    <w:rsid w:val="00B961E9"/>
    <w:rsid w:val="00B969F4"/>
    <w:rsid w:val="00B971AC"/>
    <w:rsid w:val="00B97258"/>
    <w:rsid w:val="00BA04C2"/>
    <w:rsid w:val="00BA0774"/>
    <w:rsid w:val="00BA0A0E"/>
    <w:rsid w:val="00BA0AF4"/>
    <w:rsid w:val="00BA1DF1"/>
    <w:rsid w:val="00BA1F1F"/>
    <w:rsid w:val="00BA20E1"/>
    <w:rsid w:val="00BA27C2"/>
    <w:rsid w:val="00BA2D9C"/>
    <w:rsid w:val="00BA3038"/>
    <w:rsid w:val="00BA3A41"/>
    <w:rsid w:val="00BA3EEE"/>
    <w:rsid w:val="00BA4171"/>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6AA1"/>
    <w:rsid w:val="00BB751F"/>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35E"/>
    <w:rsid w:val="00BD5962"/>
    <w:rsid w:val="00BD5ADE"/>
    <w:rsid w:val="00BD615B"/>
    <w:rsid w:val="00BE0483"/>
    <w:rsid w:val="00BE1741"/>
    <w:rsid w:val="00BE25FA"/>
    <w:rsid w:val="00BE3194"/>
    <w:rsid w:val="00BE495F"/>
    <w:rsid w:val="00BE49DD"/>
    <w:rsid w:val="00BE5EB6"/>
    <w:rsid w:val="00BE6564"/>
    <w:rsid w:val="00BE680C"/>
    <w:rsid w:val="00BE6963"/>
    <w:rsid w:val="00BE6976"/>
    <w:rsid w:val="00BE6C96"/>
    <w:rsid w:val="00BF0E9D"/>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1528"/>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729"/>
    <w:rsid w:val="00C12B46"/>
    <w:rsid w:val="00C12E16"/>
    <w:rsid w:val="00C13F57"/>
    <w:rsid w:val="00C1456E"/>
    <w:rsid w:val="00C1464B"/>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2FE"/>
    <w:rsid w:val="00C243DB"/>
    <w:rsid w:val="00C25034"/>
    <w:rsid w:val="00C2584D"/>
    <w:rsid w:val="00C30706"/>
    <w:rsid w:val="00C309E0"/>
    <w:rsid w:val="00C31853"/>
    <w:rsid w:val="00C31A76"/>
    <w:rsid w:val="00C31C45"/>
    <w:rsid w:val="00C3357E"/>
    <w:rsid w:val="00C34472"/>
    <w:rsid w:val="00C34E5D"/>
    <w:rsid w:val="00C35003"/>
    <w:rsid w:val="00C353CA"/>
    <w:rsid w:val="00C35947"/>
    <w:rsid w:val="00C35BB0"/>
    <w:rsid w:val="00C36C80"/>
    <w:rsid w:val="00C36CD8"/>
    <w:rsid w:val="00C376BF"/>
    <w:rsid w:val="00C4020F"/>
    <w:rsid w:val="00C405C3"/>
    <w:rsid w:val="00C41468"/>
    <w:rsid w:val="00C41C8B"/>
    <w:rsid w:val="00C43000"/>
    <w:rsid w:val="00C447A5"/>
    <w:rsid w:val="00C45E82"/>
    <w:rsid w:val="00C46437"/>
    <w:rsid w:val="00C464A7"/>
    <w:rsid w:val="00C46BA1"/>
    <w:rsid w:val="00C46BD4"/>
    <w:rsid w:val="00C46F7E"/>
    <w:rsid w:val="00C478F3"/>
    <w:rsid w:val="00C47B45"/>
    <w:rsid w:val="00C5027A"/>
    <w:rsid w:val="00C503AF"/>
    <w:rsid w:val="00C50597"/>
    <w:rsid w:val="00C51201"/>
    <w:rsid w:val="00C53917"/>
    <w:rsid w:val="00C54648"/>
    <w:rsid w:val="00C54739"/>
    <w:rsid w:val="00C547B3"/>
    <w:rsid w:val="00C55107"/>
    <w:rsid w:val="00C56CE7"/>
    <w:rsid w:val="00C573FD"/>
    <w:rsid w:val="00C6036E"/>
    <w:rsid w:val="00C60534"/>
    <w:rsid w:val="00C60C3F"/>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36AB"/>
    <w:rsid w:val="00C74145"/>
    <w:rsid w:val="00C74FB8"/>
    <w:rsid w:val="00C75535"/>
    <w:rsid w:val="00C75679"/>
    <w:rsid w:val="00C7578B"/>
    <w:rsid w:val="00C7589C"/>
    <w:rsid w:val="00C7605A"/>
    <w:rsid w:val="00C77DC2"/>
    <w:rsid w:val="00C80142"/>
    <w:rsid w:val="00C811C0"/>
    <w:rsid w:val="00C81975"/>
    <w:rsid w:val="00C81E87"/>
    <w:rsid w:val="00C82202"/>
    <w:rsid w:val="00C8221E"/>
    <w:rsid w:val="00C823E7"/>
    <w:rsid w:val="00C83E1E"/>
    <w:rsid w:val="00C84DEA"/>
    <w:rsid w:val="00C84F9F"/>
    <w:rsid w:val="00C8667E"/>
    <w:rsid w:val="00C86B17"/>
    <w:rsid w:val="00C8764F"/>
    <w:rsid w:val="00C90F29"/>
    <w:rsid w:val="00C9145F"/>
    <w:rsid w:val="00C91BB1"/>
    <w:rsid w:val="00C92061"/>
    <w:rsid w:val="00C93066"/>
    <w:rsid w:val="00C93577"/>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E7"/>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0E3"/>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3F37"/>
    <w:rsid w:val="00CD4592"/>
    <w:rsid w:val="00CD4980"/>
    <w:rsid w:val="00CD4D9B"/>
    <w:rsid w:val="00CD6A88"/>
    <w:rsid w:val="00CD71ED"/>
    <w:rsid w:val="00CD778B"/>
    <w:rsid w:val="00CD7BBD"/>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FD"/>
    <w:rsid w:val="00D11210"/>
    <w:rsid w:val="00D11CDE"/>
    <w:rsid w:val="00D1203C"/>
    <w:rsid w:val="00D123DA"/>
    <w:rsid w:val="00D125E3"/>
    <w:rsid w:val="00D13D33"/>
    <w:rsid w:val="00D14ECE"/>
    <w:rsid w:val="00D156A1"/>
    <w:rsid w:val="00D16632"/>
    <w:rsid w:val="00D20BF5"/>
    <w:rsid w:val="00D225C0"/>
    <w:rsid w:val="00D22C2A"/>
    <w:rsid w:val="00D25896"/>
    <w:rsid w:val="00D2616C"/>
    <w:rsid w:val="00D27FAE"/>
    <w:rsid w:val="00D31600"/>
    <w:rsid w:val="00D31644"/>
    <w:rsid w:val="00D31B12"/>
    <w:rsid w:val="00D31C5D"/>
    <w:rsid w:val="00D31DD8"/>
    <w:rsid w:val="00D31DD9"/>
    <w:rsid w:val="00D32530"/>
    <w:rsid w:val="00D3296E"/>
    <w:rsid w:val="00D3390A"/>
    <w:rsid w:val="00D35541"/>
    <w:rsid w:val="00D35701"/>
    <w:rsid w:val="00D358B4"/>
    <w:rsid w:val="00D35E49"/>
    <w:rsid w:val="00D36212"/>
    <w:rsid w:val="00D364EF"/>
    <w:rsid w:val="00D36B2B"/>
    <w:rsid w:val="00D37833"/>
    <w:rsid w:val="00D40774"/>
    <w:rsid w:val="00D40B01"/>
    <w:rsid w:val="00D40D99"/>
    <w:rsid w:val="00D41227"/>
    <w:rsid w:val="00D436DD"/>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DF4"/>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B8F"/>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452"/>
    <w:rsid w:val="00DE7AA5"/>
    <w:rsid w:val="00DE7FD9"/>
    <w:rsid w:val="00DF10EC"/>
    <w:rsid w:val="00DF12C8"/>
    <w:rsid w:val="00DF15F9"/>
    <w:rsid w:val="00DF1F85"/>
    <w:rsid w:val="00DF2064"/>
    <w:rsid w:val="00DF23A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2CA"/>
    <w:rsid w:val="00E06C4B"/>
    <w:rsid w:val="00E06EAF"/>
    <w:rsid w:val="00E106C8"/>
    <w:rsid w:val="00E10B3F"/>
    <w:rsid w:val="00E121A8"/>
    <w:rsid w:val="00E12472"/>
    <w:rsid w:val="00E12611"/>
    <w:rsid w:val="00E12807"/>
    <w:rsid w:val="00E12E07"/>
    <w:rsid w:val="00E146C7"/>
    <w:rsid w:val="00E14F9B"/>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27D65"/>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4F36"/>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39F5"/>
    <w:rsid w:val="00E64BEA"/>
    <w:rsid w:val="00E65A7F"/>
    <w:rsid w:val="00E6636D"/>
    <w:rsid w:val="00E663DF"/>
    <w:rsid w:val="00E668D8"/>
    <w:rsid w:val="00E66ED6"/>
    <w:rsid w:val="00E6737E"/>
    <w:rsid w:val="00E673D9"/>
    <w:rsid w:val="00E70D61"/>
    <w:rsid w:val="00E71350"/>
    <w:rsid w:val="00E71866"/>
    <w:rsid w:val="00E736A2"/>
    <w:rsid w:val="00E736CA"/>
    <w:rsid w:val="00E73AD0"/>
    <w:rsid w:val="00E7405D"/>
    <w:rsid w:val="00E741AD"/>
    <w:rsid w:val="00E74EB3"/>
    <w:rsid w:val="00E75B8A"/>
    <w:rsid w:val="00E75F8B"/>
    <w:rsid w:val="00E7602A"/>
    <w:rsid w:val="00E7686B"/>
    <w:rsid w:val="00E77144"/>
    <w:rsid w:val="00E778B3"/>
    <w:rsid w:val="00E77E39"/>
    <w:rsid w:val="00E82478"/>
    <w:rsid w:val="00E828B0"/>
    <w:rsid w:val="00E82A01"/>
    <w:rsid w:val="00E82A3F"/>
    <w:rsid w:val="00E83DEC"/>
    <w:rsid w:val="00E840A5"/>
    <w:rsid w:val="00E85C51"/>
    <w:rsid w:val="00E85FA6"/>
    <w:rsid w:val="00E86619"/>
    <w:rsid w:val="00E86CD3"/>
    <w:rsid w:val="00E86FBC"/>
    <w:rsid w:val="00E87BDD"/>
    <w:rsid w:val="00E87D48"/>
    <w:rsid w:val="00E905D7"/>
    <w:rsid w:val="00E914D1"/>
    <w:rsid w:val="00E91A13"/>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17AA"/>
    <w:rsid w:val="00EA1F00"/>
    <w:rsid w:val="00EA3535"/>
    <w:rsid w:val="00EA36A4"/>
    <w:rsid w:val="00EA3EF7"/>
    <w:rsid w:val="00EA4125"/>
    <w:rsid w:val="00EA4FF6"/>
    <w:rsid w:val="00EA5882"/>
    <w:rsid w:val="00EA59AC"/>
    <w:rsid w:val="00EA5EA2"/>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330"/>
    <w:rsid w:val="00EC1E15"/>
    <w:rsid w:val="00EC24DC"/>
    <w:rsid w:val="00EC25E1"/>
    <w:rsid w:val="00EC38D3"/>
    <w:rsid w:val="00EC3B38"/>
    <w:rsid w:val="00EC4BFE"/>
    <w:rsid w:val="00EC4E0C"/>
    <w:rsid w:val="00EC53FC"/>
    <w:rsid w:val="00EC5718"/>
    <w:rsid w:val="00EC5CBE"/>
    <w:rsid w:val="00EC5FC9"/>
    <w:rsid w:val="00EC6076"/>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1D1"/>
    <w:rsid w:val="00EE23E3"/>
    <w:rsid w:val="00EE3B1E"/>
    <w:rsid w:val="00EE3E17"/>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05834"/>
    <w:rsid w:val="00F10429"/>
    <w:rsid w:val="00F12098"/>
    <w:rsid w:val="00F15903"/>
    <w:rsid w:val="00F15BD9"/>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5F60"/>
    <w:rsid w:val="00F27AB0"/>
    <w:rsid w:val="00F3099D"/>
    <w:rsid w:val="00F31BAB"/>
    <w:rsid w:val="00F31CFA"/>
    <w:rsid w:val="00F321C6"/>
    <w:rsid w:val="00F322E6"/>
    <w:rsid w:val="00F328E6"/>
    <w:rsid w:val="00F32BDA"/>
    <w:rsid w:val="00F32D7E"/>
    <w:rsid w:val="00F330F3"/>
    <w:rsid w:val="00F33751"/>
    <w:rsid w:val="00F347F9"/>
    <w:rsid w:val="00F34D83"/>
    <w:rsid w:val="00F34EA9"/>
    <w:rsid w:val="00F35D9E"/>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48A"/>
    <w:rsid w:val="00F570E2"/>
    <w:rsid w:val="00F57A3D"/>
    <w:rsid w:val="00F6013B"/>
    <w:rsid w:val="00F60340"/>
    <w:rsid w:val="00F60817"/>
    <w:rsid w:val="00F608EF"/>
    <w:rsid w:val="00F60A02"/>
    <w:rsid w:val="00F61E9D"/>
    <w:rsid w:val="00F61F9E"/>
    <w:rsid w:val="00F62A71"/>
    <w:rsid w:val="00F641EF"/>
    <w:rsid w:val="00F64712"/>
    <w:rsid w:val="00F6604B"/>
    <w:rsid w:val="00F664C6"/>
    <w:rsid w:val="00F67782"/>
    <w:rsid w:val="00F6779D"/>
    <w:rsid w:val="00F677D1"/>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615"/>
    <w:rsid w:val="00F7694B"/>
    <w:rsid w:val="00F77C80"/>
    <w:rsid w:val="00F808AA"/>
    <w:rsid w:val="00F80B65"/>
    <w:rsid w:val="00F811FB"/>
    <w:rsid w:val="00F81779"/>
    <w:rsid w:val="00F81DE1"/>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5F2A"/>
    <w:rsid w:val="00FD5F5D"/>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DFE"/>
    <w:rsid w:val="00FE707F"/>
    <w:rsid w:val="00FE7B78"/>
    <w:rsid w:val="00FF1FF2"/>
    <w:rsid w:val="00FF25A2"/>
    <w:rsid w:val="00FF2AF5"/>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6677DC71"/>
  <w15:docId w15:val="{CEADC50A-16E2-48C0-98CD-B5E9ABED1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8E144A"/>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 w:type="character" w:styleId="affffff4">
    <w:name w:val="Unresolved Mention"/>
    <w:basedOn w:val="a4"/>
    <w:uiPriority w:val="99"/>
    <w:semiHidden/>
    <w:unhideWhenUsed/>
    <w:rsid w:val="009C45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523155">
      <w:bodyDiv w:val="1"/>
      <w:marLeft w:val="0"/>
      <w:marRight w:val="0"/>
      <w:marTop w:val="0"/>
      <w:marBottom w:val="0"/>
      <w:divBdr>
        <w:top w:val="none" w:sz="0" w:space="0" w:color="auto"/>
        <w:left w:val="none" w:sz="0" w:space="0" w:color="auto"/>
        <w:bottom w:val="none" w:sz="0" w:space="0" w:color="auto"/>
        <w:right w:val="none" w:sz="0" w:space="0" w:color="auto"/>
      </w:divBdr>
    </w:div>
    <w:div w:id="124399292">
      <w:bodyDiv w:val="1"/>
      <w:marLeft w:val="0"/>
      <w:marRight w:val="0"/>
      <w:marTop w:val="0"/>
      <w:marBottom w:val="0"/>
      <w:divBdr>
        <w:top w:val="none" w:sz="0" w:space="0" w:color="auto"/>
        <w:left w:val="none" w:sz="0" w:space="0" w:color="auto"/>
        <w:bottom w:val="none" w:sz="0" w:space="0" w:color="auto"/>
        <w:right w:val="none" w:sz="0" w:space="0" w:color="auto"/>
      </w:divBdr>
    </w:div>
    <w:div w:id="266279884">
      <w:bodyDiv w:val="1"/>
      <w:marLeft w:val="0"/>
      <w:marRight w:val="0"/>
      <w:marTop w:val="0"/>
      <w:marBottom w:val="0"/>
      <w:divBdr>
        <w:top w:val="none" w:sz="0" w:space="0" w:color="auto"/>
        <w:left w:val="none" w:sz="0" w:space="0" w:color="auto"/>
        <w:bottom w:val="none" w:sz="0" w:space="0" w:color="auto"/>
        <w:right w:val="none" w:sz="0" w:space="0" w:color="auto"/>
      </w:divBdr>
    </w:div>
    <w:div w:id="380130192">
      <w:bodyDiv w:val="1"/>
      <w:marLeft w:val="0"/>
      <w:marRight w:val="0"/>
      <w:marTop w:val="0"/>
      <w:marBottom w:val="0"/>
      <w:divBdr>
        <w:top w:val="none" w:sz="0" w:space="0" w:color="auto"/>
        <w:left w:val="none" w:sz="0" w:space="0" w:color="auto"/>
        <w:bottom w:val="none" w:sz="0" w:space="0" w:color="auto"/>
        <w:right w:val="none" w:sz="0" w:space="0" w:color="auto"/>
      </w:divBdr>
    </w:div>
    <w:div w:id="506402223">
      <w:bodyDiv w:val="1"/>
      <w:marLeft w:val="0"/>
      <w:marRight w:val="0"/>
      <w:marTop w:val="0"/>
      <w:marBottom w:val="0"/>
      <w:divBdr>
        <w:top w:val="none" w:sz="0" w:space="0" w:color="auto"/>
        <w:left w:val="none" w:sz="0" w:space="0" w:color="auto"/>
        <w:bottom w:val="none" w:sz="0" w:space="0" w:color="auto"/>
        <w:right w:val="none" w:sz="0" w:space="0" w:color="auto"/>
      </w:divBdr>
    </w:div>
    <w:div w:id="619386254">
      <w:bodyDiv w:val="1"/>
      <w:marLeft w:val="0"/>
      <w:marRight w:val="0"/>
      <w:marTop w:val="0"/>
      <w:marBottom w:val="0"/>
      <w:divBdr>
        <w:top w:val="none" w:sz="0" w:space="0" w:color="auto"/>
        <w:left w:val="none" w:sz="0" w:space="0" w:color="auto"/>
        <w:bottom w:val="none" w:sz="0" w:space="0" w:color="auto"/>
        <w:right w:val="none" w:sz="0" w:space="0" w:color="auto"/>
      </w:divBdr>
    </w:div>
    <w:div w:id="73840348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063673931">
      <w:bodyDiv w:val="1"/>
      <w:marLeft w:val="0"/>
      <w:marRight w:val="0"/>
      <w:marTop w:val="0"/>
      <w:marBottom w:val="0"/>
      <w:divBdr>
        <w:top w:val="none" w:sz="0" w:space="0" w:color="auto"/>
        <w:left w:val="none" w:sz="0" w:space="0" w:color="auto"/>
        <w:bottom w:val="none" w:sz="0" w:space="0" w:color="auto"/>
        <w:right w:val="none" w:sz="0" w:space="0" w:color="auto"/>
      </w:divBdr>
    </w:div>
    <w:div w:id="1364983939">
      <w:bodyDiv w:val="1"/>
      <w:marLeft w:val="0"/>
      <w:marRight w:val="0"/>
      <w:marTop w:val="0"/>
      <w:marBottom w:val="0"/>
      <w:divBdr>
        <w:top w:val="none" w:sz="0" w:space="0" w:color="auto"/>
        <w:left w:val="none" w:sz="0" w:space="0" w:color="auto"/>
        <w:bottom w:val="none" w:sz="0" w:space="0" w:color="auto"/>
        <w:right w:val="none" w:sz="0" w:space="0" w:color="auto"/>
      </w:divBdr>
    </w:div>
    <w:div w:id="1418403993">
      <w:bodyDiv w:val="1"/>
      <w:marLeft w:val="0"/>
      <w:marRight w:val="0"/>
      <w:marTop w:val="0"/>
      <w:marBottom w:val="0"/>
      <w:divBdr>
        <w:top w:val="none" w:sz="0" w:space="0" w:color="auto"/>
        <w:left w:val="none" w:sz="0" w:space="0" w:color="auto"/>
        <w:bottom w:val="none" w:sz="0" w:space="0" w:color="auto"/>
        <w:right w:val="none" w:sz="0" w:space="0" w:color="auto"/>
      </w:divBdr>
    </w:div>
    <w:div w:id="1596090201">
      <w:bodyDiv w:val="1"/>
      <w:marLeft w:val="0"/>
      <w:marRight w:val="0"/>
      <w:marTop w:val="0"/>
      <w:marBottom w:val="0"/>
      <w:divBdr>
        <w:top w:val="none" w:sz="0" w:space="0" w:color="auto"/>
        <w:left w:val="none" w:sz="0" w:space="0" w:color="auto"/>
        <w:bottom w:val="none" w:sz="0" w:space="0" w:color="auto"/>
        <w:right w:val="none" w:sz="0" w:space="0" w:color="auto"/>
      </w:divBdr>
    </w:div>
    <w:div w:id="1740395340">
      <w:bodyDiv w:val="1"/>
      <w:marLeft w:val="0"/>
      <w:marRight w:val="0"/>
      <w:marTop w:val="0"/>
      <w:marBottom w:val="0"/>
      <w:divBdr>
        <w:top w:val="none" w:sz="0" w:space="0" w:color="auto"/>
        <w:left w:val="none" w:sz="0" w:space="0" w:color="auto"/>
        <w:bottom w:val="none" w:sz="0" w:space="0" w:color="auto"/>
        <w:right w:val="none" w:sz="0" w:space="0" w:color="auto"/>
      </w:divBdr>
    </w:div>
    <w:div w:id="18254634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eurosib-td.ru"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hyperlink" Target="https://egrul.nalog.ru/index.html"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2.xml"/><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hyperlink" Target="mailto:tec-9@baikalenergy.com" TargetMode="External"/><Relationship Id="rId14" Type="http://schemas.openxmlformats.org/officeDocument/2006/relationships/hyperlink" Target="http://publication.pravo.gov.ru/Document/View/0001201908210010?ysclid=ls16l9ase7949769739&amp;index=3"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80;&#1102;&#1085;&#1100;%2024\&#1040;&#1055;\&#1076;&#1086;&#1082;&#1091;&#1084;&#1077;&#1085;&#1090;&#1072;&#1094;&#1080;&#1103;\&#1044;&#1086;&#1082;&#1091;&#1084;&#1077;&#1085;&#1090;&#1072;&#1094;&#1080;&#1103;%20&#1086;%20&#1079;&#1072;&#1082;&#1091;&#1087;&#1082;&#1077;%20(141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0FA76D902F84CDBB5F78C075ECCCD4A"/>
        <w:category>
          <w:name w:val="Общие"/>
          <w:gallery w:val="placeholder"/>
        </w:category>
        <w:types>
          <w:type w:val="bbPlcHdr"/>
        </w:types>
        <w:behaviors>
          <w:behavior w:val="content"/>
        </w:behaviors>
        <w:guid w:val="{AB138214-5703-475D-929F-1B0001F0A34C}"/>
      </w:docPartPr>
      <w:docPartBody>
        <w:p w:rsidR="00681E1E" w:rsidRDefault="00B444BE">
          <w:pPr>
            <w:pStyle w:val="00FA76D902F84CDBB5F78C075ECCCD4A"/>
          </w:pPr>
          <w:r w:rsidRPr="00680AC0">
            <w:rPr>
              <w:rStyle w:val="a3"/>
            </w:rPr>
            <w:t>Выберите элемент.</w:t>
          </w:r>
        </w:p>
      </w:docPartBody>
    </w:docPart>
    <w:docPart>
      <w:docPartPr>
        <w:name w:val="E4B1B1CD6F8E45D1A795729F4F20B318"/>
        <w:category>
          <w:name w:val="Общие"/>
          <w:gallery w:val="placeholder"/>
        </w:category>
        <w:types>
          <w:type w:val="bbPlcHdr"/>
        </w:types>
        <w:behaviors>
          <w:behavior w:val="content"/>
        </w:behaviors>
        <w:guid w:val="{1C5EEEB8-3BAF-4B9E-8C8C-8F7044B29D81}"/>
      </w:docPartPr>
      <w:docPartBody>
        <w:p w:rsidR="00681E1E" w:rsidRDefault="00B444BE">
          <w:pPr>
            <w:pStyle w:val="E4B1B1CD6F8E45D1A795729F4F20B318"/>
          </w:pPr>
          <w:r w:rsidRPr="00853F0C">
            <w:rPr>
              <w:rStyle w:val="a3"/>
            </w:rPr>
            <w:t>Место для ввода текста.</w:t>
          </w:r>
        </w:p>
      </w:docPartBody>
    </w:docPart>
    <w:docPart>
      <w:docPartPr>
        <w:name w:val="57BE229C28A34DBD9E59BF4CA28C3F6D"/>
        <w:category>
          <w:name w:val="Общие"/>
          <w:gallery w:val="placeholder"/>
        </w:category>
        <w:types>
          <w:type w:val="bbPlcHdr"/>
        </w:types>
        <w:behaviors>
          <w:behavior w:val="content"/>
        </w:behaviors>
        <w:guid w:val="{9E80A196-D1A0-4DB9-91A3-D5420EA7F4CC}"/>
      </w:docPartPr>
      <w:docPartBody>
        <w:p w:rsidR="00681E1E" w:rsidRDefault="00B444BE">
          <w:pPr>
            <w:pStyle w:val="57BE229C28A34DBD9E59BF4CA28C3F6D"/>
          </w:pPr>
          <w:bookmarkStart w:id="0" w:name="НПлана"/>
          <w:r w:rsidRPr="00853F0C">
            <w:rPr>
              <w:rStyle w:val="a3"/>
            </w:rPr>
            <w:t xml:space="preserve">Место для ввода </w:t>
          </w:r>
          <w:r>
            <w:rPr>
              <w:rStyle w:val="a3"/>
            </w:rPr>
            <w:t>номера</w:t>
          </w:r>
          <w:bookmarkEnd w:id="0"/>
        </w:p>
      </w:docPartBody>
    </w:docPart>
    <w:docPart>
      <w:docPartPr>
        <w:name w:val="6D6075D7115D40A7AF6909EAC3A34EE7"/>
        <w:category>
          <w:name w:val="Общие"/>
          <w:gallery w:val="placeholder"/>
        </w:category>
        <w:types>
          <w:type w:val="bbPlcHdr"/>
        </w:types>
        <w:behaviors>
          <w:behavior w:val="content"/>
        </w:behaviors>
        <w:guid w:val="{840170FA-6AC5-4585-9117-10D08E844F4E}"/>
      </w:docPartPr>
      <w:docPartBody>
        <w:p w:rsidR="00681E1E" w:rsidRDefault="00B444BE">
          <w:pPr>
            <w:pStyle w:val="6D6075D7115D40A7AF6909EAC3A34EE7"/>
          </w:pPr>
          <w:r w:rsidRPr="00853F0C">
            <w:rPr>
              <w:rStyle w:val="a3"/>
            </w:rPr>
            <w:t>Место для ввода текста.</w:t>
          </w:r>
        </w:p>
      </w:docPartBody>
    </w:docPart>
    <w:docPart>
      <w:docPartPr>
        <w:name w:val="018B62CC0F2548BB8B8C2399C500B944"/>
        <w:category>
          <w:name w:val="Общие"/>
          <w:gallery w:val="placeholder"/>
        </w:category>
        <w:types>
          <w:type w:val="bbPlcHdr"/>
        </w:types>
        <w:behaviors>
          <w:behavior w:val="content"/>
        </w:behaviors>
        <w:guid w:val="{3D506AFD-3DE9-41AE-BD25-7919F27626AC}"/>
      </w:docPartPr>
      <w:docPartBody>
        <w:p w:rsidR="00681E1E" w:rsidRDefault="00B444BE">
          <w:pPr>
            <w:pStyle w:val="018B62CC0F2548BB8B8C2399C500B944"/>
          </w:pPr>
          <w:r w:rsidRPr="00853F0C">
            <w:rPr>
              <w:rStyle w:val="a3"/>
            </w:rPr>
            <w:t>Место для ввода текста.</w:t>
          </w:r>
        </w:p>
      </w:docPartBody>
    </w:docPart>
    <w:docPart>
      <w:docPartPr>
        <w:name w:val="4701630DCD8442228F72C351A6D868EE"/>
        <w:category>
          <w:name w:val="Общие"/>
          <w:gallery w:val="placeholder"/>
        </w:category>
        <w:types>
          <w:type w:val="bbPlcHdr"/>
        </w:types>
        <w:behaviors>
          <w:behavior w:val="content"/>
        </w:behaviors>
        <w:guid w:val="{9F0C0897-21E1-41C8-B216-5D0F33FEFB41}"/>
      </w:docPartPr>
      <w:docPartBody>
        <w:p w:rsidR="00681E1E" w:rsidRDefault="00B444BE">
          <w:pPr>
            <w:pStyle w:val="4701630DCD8442228F72C351A6D868EE"/>
          </w:pPr>
          <w:r w:rsidRPr="00853F0C">
            <w:rPr>
              <w:rStyle w:val="a3"/>
            </w:rPr>
            <w:t>Место для ввода текста.</w:t>
          </w:r>
        </w:p>
      </w:docPartBody>
    </w:docPart>
    <w:docPart>
      <w:docPartPr>
        <w:name w:val="9E35CFD84D714504ADFF00E63595B83D"/>
        <w:category>
          <w:name w:val="Общие"/>
          <w:gallery w:val="placeholder"/>
        </w:category>
        <w:types>
          <w:type w:val="bbPlcHdr"/>
        </w:types>
        <w:behaviors>
          <w:behavior w:val="content"/>
        </w:behaviors>
        <w:guid w:val="{D3EFA5A7-AC84-40DB-8F84-3651F0D63879}"/>
      </w:docPartPr>
      <w:docPartBody>
        <w:p w:rsidR="00681E1E" w:rsidRDefault="00B444BE">
          <w:pPr>
            <w:pStyle w:val="9E35CFD84D714504ADFF00E63595B83D"/>
          </w:pPr>
          <w:r w:rsidRPr="00853F0C">
            <w:rPr>
              <w:rStyle w:val="a3"/>
            </w:rPr>
            <w:t>Место для ввода текста.</w:t>
          </w:r>
        </w:p>
      </w:docPartBody>
    </w:docPart>
    <w:docPart>
      <w:docPartPr>
        <w:name w:val="DDD74C48E40948339C0A3AB2FB0F497C"/>
        <w:category>
          <w:name w:val="Общие"/>
          <w:gallery w:val="placeholder"/>
        </w:category>
        <w:types>
          <w:type w:val="bbPlcHdr"/>
        </w:types>
        <w:behaviors>
          <w:behavior w:val="content"/>
        </w:behaviors>
        <w:guid w:val="{1F988D41-1E18-4AA1-8AD7-237062FD90D6}"/>
      </w:docPartPr>
      <w:docPartBody>
        <w:p w:rsidR="00681E1E" w:rsidRDefault="00B444BE">
          <w:pPr>
            <w:pStyle w:val="DDD74C48E40948339C0A3AB2FB0F497C"/>
          </w:pPr>
          <w:r w:rsidRPr="00D75CE4">
            <w:rPr>
              <w:rStyle w:val="a3"/>
            </w:rPr>
            <w:t>Место для ввода текста.</w:t>
          </w:r>
        </w:p>
      </w:docPartBody>
    </w:docPart>
    <w:docPart>
      <w:docPartPr>
        <w:name w:val="6EF3C9371C0C47E3A4ED223975CE6240"/>
        <w:category>
          <w:name w:val="Общие"/>
          <w:gallery w:val="placeholder"/>
        </w:category>
        <w:types>
          <w:type w:val="bbPlcHdr"/>
        </w:types>
        <w:behaviors>
          <w:behavior w:val="content"/>
        </w:behaviors>
        <w:guid w:val="{1776B6DF-AF6A-44BD-80D2-EC7B135DB0D3}"/>
      </w:docPartPr>
      <w:docPartBody>
        <w:p w:rsidR="00681E1E" w:rsidRDefault="00B444BE">
          <w:pPr>
            <w:pStyle w:val="6EF3C9371C0C47E3A4ED223975CE6240"/>
          </w:pPr>
          <w:r w:rsidRPr="00853F0C">
            <w:rPr>
              <w:rStyle w:val="a3"/>
            </w:rPr>
            <w:t>Место для ввода текста.</w:t>
          </w:r>
        </w:p>
      </w:docPartBody>
    </w:docPart>
    <w:docPart>
      <w:docPartPr>
        <w:name w:val="CC32F6494F7E4E7D822BD7D680A94644"/>
        <w:category>
          <w:name w:val="Общие"/>
          <w:gallery w:val="placeholder"/>
        </w:category>
        <w:types>
          <w:type w:val="bbPlcHdr"/>
        </w:types>
        <w:behaviors>
          <w:behavior w:val="content"/>
        </w:behaviors>
        <w:guid w:val="{65BD0D1C-10D4-4ABD-85E6-4190986DB359}"/>
      </w:docPartPr>
      <w:docPartBody>
        <w:p w:rsidR="00681E1E" w:rsidRDefault="00B444BE">
          <w:pPr>
            <w:pStyle w:val="CC32F6494F7E4E7D822BD7D680A94644"/>
          </w:pPr>
          <w:r w:rsidRPr="00853F0C">
            <w:rPr>
              <w:rStyle w:val="a3"/>
            </w:rPr>
            <w:t>Место для ввода текста.</w:t>
          </w:r>
        </w:p>
      </w:docPartBody>
    </w:docPart>
    <w:docPart>
      <w:docPartPr>
        <w:name w:val="88648FD7943A44AFADB16795165247D8"/>
        <w:category>
          <w:name w:val="Общие"/>
          <w:gallery w:val="placeholder"/>
        </w:category>
        <w:types>
          <w:type w:val="bbPlcHdr"/>
        </w:types>
        <w:behaviors>
          <w:behavior w:val="content"/>
        </w:behaviors>
        <w:guid w:val="{C1F2594D-B66B-4341-B397-1ABF5E8FE65F}"/>
      </w:docPartPr>
      <w:docPartBody>
        <w:p w:rsidR="00681E1E" w:rsidRDefault="00B444BE">
          <w:pPr>
            <w:pStyle w:val="88648FD7943A44AFADB16795165247D8"/>
          </w:pPr>
          <w:r w:rsidRPr="00853F0C">
            <w:rPr>
              <w:rStyle w:val="a3"/>
            </w:rPr>
            <w:t>Место для ввода текста.</w:t>
          </w:r>
        </w:p>
      </w:docPartBody>
    </w:docPart>
    <w:docPart>
      <w:docPartPr>
        <w:name w:val="7098FECB95DE4CF2BF499F6038CE2793"/>
        <w:category>
          <w:name w:val="Общие"/>
          <w:gallery w:val="placeholder"/>
        </w:category>
        <w:types>
          <w:type w:val="bbPlcHdr"/>
        </w:types>
        <w:behaviors>
          <w:behavior w:val="content"/>
        </w:behaviors>
        <w:guid w:val="{84A1EE0B-4F33-4D7B-8CA3-80E4FD46324E}"/>
      </w:docPartPr>
      <w:docPartBody>
        <w:p w:rsidR="00681E1E" w:rsidRDefault="00B444BE">
          <w:pPr>
            <w:pStyle w:val="7098FECB95DE4CF2BF499F6038CE2793"/>
          </w:pPr>
          <w:r w:rsidRPr="00853F0C">
            <w:rPr>
              <w:rStyle w:val="a3"/>
            </w:rPr>
            <w:t>Место для ввода текста.</w:t>
          </w:r>
        </w:p>
      </w:docPartBody>
    </w:docPart>
    <w:docPart>
      <w:docPartPr>
        <w:name w:val="DE2D7636C2364D1D954A59EA1D4399EE"/>
        <w:category>
          <w:name w:val="Общие"/>
          <w:gallery w:val="placeholder"/>
        </w:category>
        <w:types>
          <w:type w:val="bbPlcHdr"/>
        </w:types>
        <w:behaviors>
          <w:behavior w:val="content"/>
        </w:behaviors>
        <w:guid w:val="{45B1E78E-7E73-40EE-898D-81B62FA4C327}"/>
      </w:docPartPr>
      <w:docPartBody>
        <w:p w:rsidR="00681E1E" w:rsidRDefault="00B444BE">
          <w:pPr>
            <w:pStyle w:val="DE2D7636C2364D1D954A59EA1D4399EE"/>
          </w:pPr>
          <w:r w:rsidRPr="00853F0C">
            <w:rPr>
              <w:rStyle w:val="a3"/>
            </w:rPr>
            <w:t>Место для ввода текста.</w:t>
          </w:r>
        </w:p>
      </w:docPartBody>
    </w:docPart>
    <w:docPart>
      <w:docPartPr>
        <w:name w:val="17FF16D9E7564F1B90400D0C791B483C"/>
        <w:category>
          <w:name w:val="Общие"/>
          <w:gallery w:val="placeholder"/>
        </w:category>
        <w:types>
          <w:type w:val="bbPlcHdr"/>
        </w:types>
        <w:behaviors>
          <w:behavior w:val="content"/>
        </w:behaviors>
        <w:guid w:val="{AA7C6DB3-95DA-48F0-A298-D5100C33E9BE}"/>
      </w:docPartPr>
      <w:docPartBody>
        <w:p w:rsidR="00681E1E" w:rsidRDefault="00B444BE">
          <w:pPr>
            <w:pStyle w:val="17FF16D9E7564F1B90400D0C791B483C"/>
          </w:pPr>
          <w:r w:rsidRPr="00853F0C">
            <w:rPr>
              <w:rStyle w:val="a3"/>
            </w:rPr>
            <w:t>Место для ввода текста.</w:t>
          </w:r>
        </w:p>
      </w:docPartBody>
    </w:docPart>
    <w:docPart>
      <w:docPartPr>
        <w:name w:val="C342758B0FC54D3BB9CE19F19B4D9361"/>
        <w:category>
          <w:name w:val="Общие"/>
          <w:gallery w:val="placeholder"/>
        </w:category>
        <w:types>
          <w:type w:val="bbPlcHdr"/>
        </w:types>
        <w:behaviors>
          <w:behavior w:val="content"/>
        </w:behaviors>
        <w:guid w:val="{8D6F183D-CB1C-42E3-A48E-596D21DC8EA7}"/>
      </w:docPartPr>
      <w:docPartBody>
        <w:p w:rsidR="00681E1E" w:rsidRDefault="00B444BE">
          <w:pPr>
            <w:pStyle w:val="C342758B0FC54D3BB9CE19F19B4D9361"/>
          </w:pPr>
          <w:r w:rsidRPr="00853F0C">
            <w:rPr>
              <w:rStyle w:val="a3"/>
            </w:rPr>
            <w:t>Место для ввода текста.</w:t>
          </w:r>
        </w:p>
      </w:docPartBody>
    </w:docPart>
    <w:docPart>
      <w:docPartPr>
        <w:name w:val="EFD86318C33D4E2CB8204535EEBA2EFA"/>
        <w:category>
          <w:name w:val="Общие"/>
          <w:gallery w:val="placeholder"/>
        </w:category>
        <w:types>
          <w:type w:val="bbPlcHdr"/>
        </w:types>
        <w:behaviors>
          <w:behavior w:val="content"/>
        </w:behaviors>
        <w:guid w:val="{B5137AE4-3319-4F24-BF6A-60986316D5D8}"/>
      </w:docPartPr>
      <w:docPartBody>
        <w:p w:rsidR="00681E1E" w:rsidRDefault="00B444BE">
          <w:pPr>
            <w:pStyle w:val="EFD86318C33D4E2CB8204535EEBA2EFA"/>
          </w:pPr>
          <w:r w:rsidRPr="00853F0C">
            <w:rPr>
              <w:rStyle w:val="a3"/>
            </w:rPr>
            <w:t>Место для ввода текста.</w:t>
          </w:r>
        </w:p>
      </w:docPartBody>
    </w:docPart>
    <w:docPart>
      <w:docPartPr>
        <w:name w:val="D27388CE451145E8AD079F2C3CE5230F"/>
        <w:category>
          <w:name w:val="Общие"/>
          <w:gallery w:val="placeholder"/>
        </w:category>
        <w:types>
          <w:type w:val="bbPlcHdr"/>
        </w:types>
        <w:behaviors>
          <w:behavior w:val="content"/>
        </w:behaviors>
        <w:guid w:val="{CB82422F-7FB1-4D37-9C46-70A9DC1697B9}"/>
      </w:docPartPr>
      <w:docPartBody>
        <w:p w:rsidR="00681E1E" w:rsidRDefault="00B444BE">
          <w:pPr>
            <w:pStyle w:val="D27388CE451145E8AD079F2C3CE5230F"/>
          </w:pPr>
          <w:r w:rsidRPr="00853F0C">
            <w:rPr>
              <w:rStyle w:val="a3"/>
            </w:rPr>
            <w:t>Место для ввода текста.</w:t>
          </w:r>
        </w:p>
      </w:docPartBody>
    </w:docPart>
    <w:docPart>
      <w:docPartPr>
        <w:name w:val="BB792D7FAC48460BB8906D866435E059"/>
        <w:category>
          <w:name w:val="Общие"/>
          <w:gallery w:val="placeholder"/>
        </w:category>
        <w:types>
          <w:type w:val="bbPlcHdr"/>
        </w:types>
        <w:behaviors>
          <w:behavior w:val="content"/>
        </w:behaviors>
        <w:guid w:val="{0681C297-EFB6-48BD-A403-2631AC4FF69F}"/>
      </w:docPartPr>
      <w:docPartBody>
        <w:p w:rsidR="00681E1E" w:rsidRDefault="00B444BE">
          <w:pPr>
            <w:pStyle w:val="BB792D7FAC48460BB8906D866435E059"/>
          </w:pPr>
          <w:r w:rsidRPr="00853F0C">
            <w:rPr>
              <w:rStyle w:val="a3"/>
            </w:rPr>
            <w:t>Место для ввода текста.</w:t>
          </w:r>
        </w:p>
      </w:docPartBody>
    </w:docPart>
    <w:docPart>
      <w:docPartPr>
        <w:name w:val="9E91EC9E85524B2DBC469720C0AC560A"/>
        <w:category>
          <w:name w:val="Общие"/>
          <w:gallery w:val="placeholder"/>
        </w:category>
        <w:types>
          <w:type w:val="bbPlcHdr"/>
        </w:types>
        <w:behaviors>
          <w:behavior w:val="content"/>
        </w:behaviors>
        <w:guid w:val="{3091CF54-10B7-40B5-8964-02C75D84CCC9}"/>
      </w:docPartPr>
      <w:docPartBody>
        <w:p w:rsidR="00681E1E" w:rsidRDefault="00B444BE">
          <w:pPr>
            <w:pStyle w:val="9E91EC9E85524B2DBC469720C0AC560A"/>
          </w:pPr>
          <w:r w:rsidRPr="00853F0C">
            <w:rPr>
              <w:rStyle w:val="a3"/>
            </w:rPr>
            <w:t>Место для ввода текста.</w:t>
          </w:r>
        </w:p>
      </w:docPartBody>
    </w:docPart>
    <w:docPart>
      <w:docPartPr>
        <w:name w:val="83C30CE518DD4219B1F109EBA494AF64"/>
        <w:category>
          <w:name w:val="Общие"/>
          <w:gallery w:val="placeholder"/>
        </w:category>
        <w:types>
          <w:type w:val="bbPlcHdr"/>
        </w:types>
        <w:behaviors>
          <w:behavior w:val="content"/>
        </w:behaviors>
        <w:guid w:val="{16B91A2A-CCF8-4F2C-93E2-7DD2352C13AE}"/>
      </w:docPartPr>
      <w:docPartBody>
        <w:p w:rsidR="00681E1E" w:rsidRDefault="00B444BE">
          <w:pPr>
            <w:pStyle w:val="83C30CE518DD4219B1F109EBA494AF64"/>
          </w:pPr>
          <w:r w:rsidRPr="00853F0C">
            <w:rPr>
              <w:rStyle w:val="a3"/>
            </w:rPr>
            <w:t>Место для ввода текста.</w:t>
          </w:r>
        </w:p>
      </w:docPartBody>
    </w:docPart>
    <w:docPart>
      <w:docPartPr>
        <w:name w:val="1E4417A5CD3545768E9F2A528953B895"/>
        <w:category>
          <w:name w:val="Общие"/>
          <w:gallery w:val="placeholder"/>
        </w:category>
        <w:types>
          <w:type w:val="bbPlcHdr"/>
        </w:types>
        <w:behaviors>
          <w:behavior w:val="content"/>
        </w:behaviors>
        <w:guid w:val="{362E2566-73D6-4500-B962-F7D2DCB20090}"/>
      </w:docPartPr>
      <w:docPartBody>
        <w:p w:rsidR="00681E1E" w:rsidRDefault="00B444BE">
          <w:pPr>
            <w:pStyle w:val="1E4417A5CD3545768E9F2A528953B895"/>
          </w:pPr>
          <w:r w:rsidRPr="00853F0C">
            <w:rPr>
              <w:rStyle w:val="a3"/>
            </w:rPr>
            <w:t>Место для ввода текста.</w:t>
          </w:r>
        </w:p>
      </w:docPartBody>
    </w:docPart>
    <w:docPart>
      <w:docPartPr>
        <w:name w:val="BEEA9859AA1D447EB3ECEB31C1910AB2"/>
        <w:category>
          <w:name w:val="Общие"/>
          <w:gallery w:val="placeholder"/>
        </w:category>
        <w:types>
          <w:type w:val="bbPlcHdr"/>
        </w:types>
        <w:behaviors>
          <w:behavior w:val="content"/>
        </w:behaviors>
        <w:guid w:val="{64707806-F45D-42A3-BB3E-1B3A54240F39}"/>
      </w:docPartPr>
      <w:docPartBody>
        <w:p w:rsidR="00681E1E" w:rsidRDefault="00B444BE">
          <w:pPr>
            <w:pStyle w:val="BEEA9859AA1D447EB3ECEB31C1910AB2"/>
          </w:pPr>
          <w:r w:rsidRPr="007027F2">
            <w:rPr>
              <w:rStyle w:val="a3"/>
            </w:rPr>
            <w:t>Выберите стандартный блок.</w:t>
          </w:r>
        </w:p>
      </w:docPartBody>
    </w:docPart>
    <w:docPart>
      <w:docPartPr>
        <w:name w:val="2F195C17691442C6BB490D691FEBFF75"/>
        <w:category>
          <w:name w:val="Общие"/>
          <w:gallery w:val="placeholder"/>
        </w:category>
        <w:types>
          <w:type w:val="bbPlcHdr"/>
        </w:types>
        <w:behaviors>
          <w:behavior w:val="content"/>
        </w:behaviors>
        <w:guid w:val="{785641D0-BF83-4673-9243-3D68AF266858}"/>
      </w:docPartPr>
      <w:docPartBody>
        <w:p w:rsidR="00681E1E" w:rsidRDefault="00B444BE">
          <w:pPr>
            <w:pStyle w:val="2F195C17691442C6BB490D691FEBFF75"/>
          </w:pPr>
          <w:r w:rsidRPr="00853F0C">
            <w:rPr>
              <w:rStyle w:val="a3"/>
            </w:rPr>
            <w:t>Место для ввода текста.</w:t>
          </w:r>
        </w:p>
      </w:docPartBody>
    </w:docPart>
    <w:docPart>
      <w:docPartPr>
        <w:name w:val="9882409740304B42AF72031066B9DAEE"/>
        <w:category>
          <w:name w:val="Общие"/>
          <w:gallery w:val="placeholder"/>
        </w:category>
        <w:types>
          <w:type w:val="bbPlcHdr"/>
        </w:types>
        <w:behaviors>
          <w:behavior w:val="content"/>
        </w:behaviors>
        <w:guid w:val="{B52D84A8-5B25-4109-8F19-9D52E7B20E12}"/>
      </w:docPartPr>
      <w:docPartBody>
        <w:p w:rsidR="00681E1E" w:rsidRDefault="00B444BE">
          <w:pPr>
            <w:pStyle w:val="9882409740304B42AF72031066B9DAEE"/>
          </w:pPr>
          <w:r w:rsidRPr="00E6512F">
            <w:rPr>
              <w:rStyle w:val="a3"/>
            </w:rPr>
            <w:t>Место для ввода даты.</w:t>
          </w:r>
        </w:p>
      </w:docPartBody>
    </w:docPart>
    <w:docPart>
      <w:docPartPr>
        <w:name w:val="13811A887469485BB95A33BFEBEAF0FF"/>
        <w:category>
          <w:name w:val="Общие"/>
          <w:gallery w:val="placeholder"/>
        </w:category>
        <w:types>
          <w:type w:val="bbPlcHdr"/>
        </w:types>
        <w:behaviors>
          <w:behavior w:val="content"/>
        </w:behaviors>
        <w:guid w:val="{D1778E7D-C413-478D-95D5-C818BD85F030}"/>
      </w:docPartPr>
      <w:docPartBody>
        <w:p w:rsidR="00681E1E" w:rsidRDefault="00B444BE">
          <w:pPr>
            <w:pStyle w:val="13811A887469485BB95A33BFEBEAF0FF"/>
          </w:pPr>
          <w:r w:rsidRPr="00853F0C">
            <w:rPr>
              <w:rStyle w:val="a3"/>
            </w:rPr>
            <w:t>Место для ввода текста.</w:t>
          </w:r>
        </w:p>
      </w:docPartBody>
    </w:docPart>
    <w:docPart>
      <w:docPartPr>
        <w:name w:val="617F6554C6B34068852666CDA87CF715"/>
        <w:category>
          <w:name w:val="Общие"/>
          <w:gallery w:val="placeholder"/>
        </w:category>
        <w:types>
          <w:type w:val="bbPlcHdr"/>
        </w:types>
        <w:behaviors>
          <w:behavior w:val="content"/>
        </w:behaviors>
        <w:guid w:val="{89CFAEBB-C29D-4047-A9FD-E47B520391BE}"/>
      </w:docPartPr>
      <w:docPartBody>
        <w:p w:rsidR="00681E1E" w:rsidRDefault="00B444BE">
          <w:pPr>
            <w:pStyle w:val="617F6554C6B34068852666CDA87CF715"/>
          </w:pPr>
          <w:r w:rsidRPr="00853F0C">
            <w:rPr>
              <w:rStyle w:val="a3"/>
            </w:rPr>
            <w:t>Место для ввода текста.</w:t>
          </w:r>
        </w:p>
      </w:docPartBody>
    </w:docPart>
    <w:docPart>
      <w:docPartPr>
        <w:name w:val="68BCEAC56A05432BA046888DBDAACF52"/>
        <w:category>
          <w:name w:val="Общие"/>
          <w:gallery w:val="placeholder"/>
        </w:category>
        <w:types>
          <w:type w:val="bbPlcHdr"/>
        </w:types>
        <w:behaviors>
          <w:behavior w:val="content"/>
        </w:behaviors>
        <w:guid w:val="{C60D244F-D277-46DF-9F33-B9A37DE37805}"/>
      </w:docPartPr>
      <w:docPartBody>
        <w:p w:rsidR="00681E1E" w:rsidRDefault="00B444BE">
          <w:pPr>
            <w:pStyle w:val="68BCEAC56A05432BA046888DBDAACF52"/>
          </w:pPr>
          <w:r w:rsidRPr="00853F0C">
            <w:rPr>
              <w:rStyle w:val="a3"/>
            </w:rPr>
            <w:t>Место для ввода текста.</w:t>
          </w:r>
        </w:p>
      </w:docPartBody>
    </w:docPart>
    <w:docPart>
      <w:docPartPr>
        <w:name w:val="806794207EA14009B61822254F16E68B"/>
        <w:category>
          <w:name w:val="Общие"/>
          <w:gallery w:val="placeholder"/>
        </w:category>
        <w:types>
          <w:type w:val="bbPlcHdr"/>
        </w:types>
        <w:behaviors>
          <w:behavior w:val="content"/>
        </w:behaviors>
        <w:guid w:val="{D5BBA98E-0EF3-4FEC-A1ED-7118112C8AD0}"/>
      </w:docPartPr>
      <w:docPartBody>
        <w:p w:rsidR="00681E1E" w:rsidRDefault="00B444BE">
          <w:pPr>
            <w:pStyle w:val="806794207EA14009B61822254F16E68B"/>
          </w:pPr>
          <w:r w:rsidRPr="00853F0C">
            <w:rPr>
              <w:rStyle w:val="a3"/>
            </w:rPr>
            <w:t>Место для ввода текста.</w:t>
          </w:r>
        </w:p>
      </w:docPartBody>
    </w:docPart>
    <w:docPart>
      <w:docPartPr>
        <w:name w:val="AF6E95945C11458C996A1A86C2DFD32A"/>
        <w:category>
          <w:name w:val="Общие"/>
          <w:gallery w:val="placeholder"/>
        </w:category>
        <w:types>
          <w:type w:val="bbPlcHdr"/>
        </w:types>
        <w:behaviors>
          <w:behavior w:val="content"/>
        </w:behaviors>
        <w:guid w:val="{0AE7A145-FEB5-412E-9FE4-6B05A0ADBA1B}"/>
      </w:docPartPr>
      <w:docPartBody>
        <w:p w:rsidR="00681E1E" w:rsidRDefault="00B444BE">
          <w:pPr>
            <w:pStyle w:val="AF6E95945C11458C996A1A86C2DFD32A"/>
          </w:pPr>
          <w:r>
            <w:rPr>
              <w:rStyle w:val="a3"/>
            </w:rPr>
            <w:t>Место для ввода текста.</w:t>
          </w:r>
        </w:p>
      </w:docPartBody>
    </w:docPart>
    <w:docPart>
      <w:docPartPr>
        <w:name w:val="E951200F35AF4023BAD230E30DF9AE33"/>
        <w:category>
          <w:name w:val="Общие"/>
          <w:gallery w:val="placeholder"/>
        </w:category>
        <w:types>
          <w:type w:val="bbPlcHdr"/>
        </w:types>
        <w:behaviors>
          <w:behavior w:val="content"/>
        </w:behaviors>
        <w:guid w:val="{F522CB50-3406-49C6-BEAF-073EB380CA69}"/>
      </w:docPartPr>
      <w:docPartBody>
        <w:p w:rsidR="00681E1E" w:rsidRDefault="00B444BE">
          <w:pPr>
            <w:pStyle w:val="E951200F35AF4023BAD230E30DF9AE33"/>
          </w:pPr>
          <w:r w:rsidRPr="00853F0C">
            <w:rPr>
              <w:rStyle w:val="a3"/>
            </w:rPr>
            <w:t>Место для ввода текста.</w:t>
          </w:r>
        </w:p>
      </w:docPartBody>
    </w:docPart>
    <w:docPart>
      <w:docPartPr>
        <w:name w:val="BCE35EECFAF8474BAEAC0ECD1CF01CD2"/>
        <w:category>
          <w:name w:val="Общие"/>
          <w:gallery w:val="placeholder"/>
        </w:category>
        <w:types>
          <w:type w:val="bbPlcHdr"/>
        </w:types>
        <w:behaviors>
          <w:behavior w:val="content"/>
        </w:behaviors>
        <w:guid w:val="{E41AA739-FE2B-4FAF-B209-4F55EDC220D6}"/>
      </w:docPartPr>
      <w:docPartBody>
        <w:p w:rsidR="00681E1E" w:rsidRDefault="00B444BE">
          <w:pPr>
            <w:pStyle w:val="BCE35EECFAF8474BAEAC0ECD1CF01CD2"/>
          </w:pPr>
          <w:r w:rsidRPr="00E6512F">
            <w:rPr>
              <w:rStyle w:val="a3"/>
            </w:rPr>
            <w:t>Место для ввода даты.</w:t>
          </w:r>
        </w:p>
      </w:docPartBody>
    </w:docPart>
    <w:docPart>
      <w:docPartPr>
        <w:name w:val="6724C20F49A74DF8940E6BC0A5735B4C"/>
        <w:category>
          <w:name w:val="Общие"/>
          <w:gallery w:val="placeholder"/>
        </w:category>
        <w:types>
          <w:type w:val="bbPlcHdr"/>
        </w:types>
        <w:behaviors>
          <w:behavior w:val="content"/>
        </w:behaviors>
        <w:guid w:val="{9143C0A6-E608-4DC6-AA53-436867D66CBB}"/>
      </w:docPartPr>
      <w:docPartBody>
        <w:p w:rsidR="00681E1E" w:rsidRDefault="00B444BE">
          <w:pPr>
            <w:pStyle w:val="6724C20F49A74DF8940E6BC0A5735B4C"/>
          </w:pPr>
          <w:r w:rsidRPr="00853F0C">
            <w:rPr>
              <w:rStyle w:val="a3"/>
            </w:rPr>
            <w:t>Место для ввода текста.</w:t>
          </w:r>
        </w:p>
      </w:docPartBody>
    </w:docPart>
    <w:docPart>
      <w:docPartPr>
        <w:name w:val="C661CF0D3FDB458B88DC5EF79EA6363E"/>
        <w:category>
          <w:name w:val="Общие"/>
          <w:gallery w:val="placeholder"/>
        </w:category>
        <w:types>
          <w:type w:val="bbPlcHdr"/>
        </w:types>
        <w:behaviors>
          <w:behavior w:val="content"/>
        </w:behaviors>
        <w:guid w:val="{4AA2161C-E831-4807-A800-83259C95F98E}"/>
      </w:docPartPr>
      <w:docPartBody>
        <w:p w:rsidR="00681E1E" w:rsidRDefault="00B444BE">
          <w:pPr>
            <w:pStyle w:val="C661CF0D3FDB458B88DC5EF79EA6363E"/>
          </w:pPr>
          <w:r w:rsidRPr="00853F0C">
            <w:rPr>
              <w:rStyle w:val="a3"/>
            </w:rPr>
            <w:t>Место для ввода текста.</w:t>
          </w:r>
        </w:p>
      </w:docPartBody>
    </w:docPart>
    <w:docPart>
      <w:docPartPr>
        <w:name w:val="480B7F1BAA404EE0AC373555840A2840"/>
        <w:category>
          <w:name w:val="Общие"/>
          <w:gallery w:val="placeholder"/>
        </w:category>
        <w:types>
          <w:type w:val="bbPlcHdr"/>
        </w:types>
        <w:behaviors>
          <w:behavior w:val="content"/>
        </w:behaviors>
        <w:guid w:val="{42C5B328-962D-430A-8698-BA41AD1E4CAD}"/>
      </w:docPartPr>
      <w:docPartBody>
        <w:p w:rsidR="00681E1E" w:rsidRDefault="00B444BE">
          <w:pPr>
            <w:pStyle w:val="480B7F1BAA404EE0AC373555840A2840"/>
          </w:pPr>
          <w:r w:rsidRPr="00B56B74">
            <w:rPr>
              <w:rStyle w:val="a3"/>
            </w:rPr>
            <w:t>Место для ввода текста.</w:t>
          </w:r>
        </w:p>
      </w:docPartBody>
    </w:docPart>
    <w:docPart>
      <w:docPartPr>
        <w:name w:val="FED819A0058147A2AC0AF2B5EB1167C1"/>
        <w:category>
          <w:name w:val="Общие"/>
          <w:gallery w:val="placeholder"/>
        </w:category>
        <w:types>
          <w:type w:val="bbPlcHdr"/>
        </w:types>
        <w:behaviors>
          <w:behavior w:val="content"/>
        </w:behaviors>
        <w:guid w:val="{609A0EDA-EFA9-496D-A21A-4097D038EC6E}"/>
      </w:docPartPr>
      <w:docPartBody>
        <w:p w:rsidR="00681E1E" w:rsidRDefault="00B444BE">
          <w:pPr>
            <w:pStyle w:val="FED819A0058147A2AC0AF2B5EB1167C1"/>
          </w:pPr>
          <w:r w:rsidRPr="00853F0C">
            <w:rPr>
              <w:rStyle w:val="a3"/>
            </w:rPr>
            <w:t>Место для ввода текста.</w:t>
          </w:r>
        </w:p>
      </w:docPartBody>
    </w:docPart>
    <w:docPart>
      <w:docPartPr>
        <w:name w:val="90476B6EC11948078E51D7D4F7CEFEB3"/>
        <w:category>
          <w:name w:val="Общие"/>
          <w:gallery w:val="placeholder"/>
        </w:category>
        <w:types>
          <w:type w:val="bbPlcHdr"/>
        </w:types>
        <w:behaviors>
          <w:behavior w:val="content"/>
        </w:behaviors>
        <w:guid w:val="{B90DD157-9CF4-47F5-813F-E0B8A57468F7}"/>
      </w:docPartPr>
      <w:docPartBody>
        <w:p w:rsidR="00681E1E" w:rsidRDefault="00B444BE">
          <w:pPr>
            <w:pStyle w:val="90476B6EC11948078E51D7D4F7CEFEB3"/>
          </w:pPr>
          <w:r w:rsidRPr="00853F0C">
            <w:rPr>
              <w:rStyle w:val="a3"/>
            </w:rPr>
            <w:t>Место для ввода текста.</w:t>
          </w:r>
        </w:p>
      </w:docPartBody>
    </w:docPart>
    <w:docPart>
      <w:docPartPr>
        <w:name w:val="CF8DFFB32B0D4114864114F9C3F88B97"/>
        <w:category>
          <w:name w:val="Общие"/>
          <w:gallery w:val="placeholder"/>
        </w:category>
        <w:types>
          <w:type w:val="bbPlcHdr"/>
        </w:types>
        <w:behaviors>
          <w:behavior w:val="content"/>
        </w:behaviors>
        <w:guid w:val="{59F438CA-4DC1-4D59-BF71-7622EAFC9AA8}"/>
      </w:docPartPr>
      <w:docPartBody>
        <w:p w:rsidR="00681E1E" w:rsidRDefault="00B444BE">
          <w:pPr>
            <w:pStyle w:val="CF8DFFB32B0D4114864114F9C3F88B97"/>
          </w:pPr>
          <w:r w:rsidRPr="00D75CE4">
            <w:rPr>
              <w:rStyle w:val="a3"/>
            </w:rPr>
            <w:t>Место для ввода текста.</w:t>
          </w:r>
        </w:p>
      </w:docPartBody>
    </w:docPart>
    <w:docPart>
      <w:docPartPr>
        <w:name w:val="476F617AC7684A1F95C1A707261ECE80"/>
        <w:category>
          <w:name w:val="Общие"/>
          <w:gallery w:val="placeholder"/>
        </w:category>
        <w:types>
          <w:type w:val="bbPlcHdr"/>
        </w:types>
        <w:behaviors>
          <w:behavior w:val="content"/>
        </w:behaviors>
        <w:guid w:val="{18B43E1A-E550-45B6-9C6F-D477689A8BAF}"/>
      </w:docPartPr>
      <w:docPartBody>
        <w:p w:rsidR="00681E1E" w:rsidRDefault="00B444BE">
          <w:pPr>
            <w:pStyle w:val="476F617AC7684A1F95C1A707261ECE80"/>
          </w:pPr>
          <w:r w:rsidRPr="00853F0C">
            <w:rPr>
              <w:rStyle w:val="a3"/>
            </w:rPr>
            <w:t>Место для ввода текста.</w:t>
          </w:r>
        </w:p>
      </w:docPartBody>
    </w:docPart>
    <w:docPart>
      <w:docPartPr>
        <w:name w:val="8B05374C690846E3B5C9D5C2D3267DCD"/>
        <w:category>
          <w:name w:val="Общие"/>
          <w:gallery w:val="placeholder"/>
        </w:category>
        <w:types>
          <w:type w:val="bbPlcHdr"/>
        </w:types>
        <w:behaviors>
          <w:behavior w:val="content"/>
        </w:behaviors>
        <w:guid w:val="{55F93867-EBF4-43E6-A407-EB4799B01E06}"/>
      </w:docPartPr>
      <w:docPartBody>
        <w:p w:rsidR="00681E1E" w:rsidRDefault="00B444BE">
          <w:pPr>
            <w:pStyle w:val="8B05374C690846E3B5C9D5C2D3267DCD"/>
          </w:pPr>
          <w:r w:rsidRPr="00853F0C">
            <w:rPr>
              <w:rStyle w:val="a3"/>
            </w:rPr>
            <w:t>Место для ввода текста.</w:t>
          </w:r>
        </w:p>
      </w:docPartBody>
    </w:docPart>
    <w:docPart>
      <w:docPartPr>
        <w:name w:val="D6733686C7C1478FA52DE5A5F8DDF66E"/>
        <w:category>
          <w:name w:val="Общие"/>
          <w:gallery w:val="placeholder"/>
        </w:category>
        <w:types>
          <w:type w:val="bbPlcHdr"/>
        </w:types>
        <w:behaviors>
          <w:behavior w:val="content"/>
        </w:behaviors>
        <w:guid w:val="{FBCE0515-DA4D-488C-A834-EA3BE0A693D6}"/>
      </w:docPartPr>
      <w:docPartBody>
        <w:p w:rsidR="00681E1E" w:rsidRDefault="00B444BE">
          <w:pPr>
            <w:pStyle w:val="D6733686C7C1478FA52DE5A5F8DDF66E"/>
          </w:pPr>
          <w:r w:rsidRPr="00853F0C">
            <w:rPr>
              <w:rStyle w:val="a3"/>
            </w:rPr>
            <w:t>Место для ввода текста.</w:t>
          </w:r>
        </w:p>
      </w:docPartBody>
    </w:docPart>
    <w:docPart>
      <w:docPartPr>
        <w:name w:val="9E97F72E5D3E4CA4B1E25435AB472EAF"/>
        <w:category>
          <w:name w:val="Общие"/>
          <w:gallery w:val="placeholder"/>
        </w:category>
        <w:types>
          <w:type w:val="bbPlcHdr"/>
        </w:types>
        <w:behaviors>
          <w:behavior w:val="content"/>
        </w:behaviors>
        <w:guid w:val="{0CC0CA79-F1F8-47AD-98AB-D8C04D52601E}"/>
      </w:docPartPr>
      <w:docPartBody>
        <w:p w:rsidR="00681E1E" w:rsidRDefault="00B444BE">
          <w:pPr>
            <w:pStyle w:val="9E97F72E5D3E4CA4B1E25435AB472EAF"/>
          </w:pPr>
          <w:r w:rsidRPr="00853F0C">
            <w:rPr>
              <w:rStyle w:val="a3"/>
            </w:rPr>
            <w:t>Место для ввода текста.</w:t>
          </w:r>
        </w:p>
      </w:docPartBody>
    </w:docPart>
    <w:docPart>
      <w:docPartPr>
        <w:name w:val="CC2D12DF2D994226B7A9214E43F92BEF"/>
        <w:category>
          <w:name w:val="Общие"/>
          <w:gallery w:val="placeholder"/>
        </w:category>
        <w:types>
          <w:type w:val="bbPlcHdr"/>
        </w:types>
        <w:behaviors>
          <w:behavior w:val="content"/>
        </w:behaviors>
        <w:guid w:val="{AFC3330C-0BB0-47C8-AD9C-1FE0D30EA00A}"/>
      </w:docPartPr>
      <w:docPartBody>
        <w:p w:rsidR="00681E1E" w:rsidRDefault="00B444BE">
          <w:pPr>
            <w:pStyle w:val="CC2D12DF2D994226B7A9214E43F92BEF"/>
          </w:pPr>
          <w:r w:rsidRPr="00853F0C">
            <w:rPr>
              <w:rStyle w:val="a3"/>
            </w:rPr>
            <w:t>Место для ввода текста.</w:t>
          </w:r>
        </w:p>
      </w:docPartBody>
    </w:docPart>
    <w:docPart>
      <w:docPartPr>
        <w:name w:val="62FFBAB00FA9478983455381C549EF1A"/>
        <w:category>
          <w:name w:val="Общие"/>
          <w:gallery w:val="placeholder"/>
        </w:category>
        <w:types>
          <w:type w:val="bbPlcHdr"/>
        </w:types>
        <w:behaviors>
          <w:behavior w:val="content"/>
        </w:behaviors>
        <w:guid w:val="{49E16211-2C60-4C29-AC7C-CFE3E33C2A6C}"/>
      </w:docPartPr>
      <w:docPartBody>
        <w:p w:rsidR="00681E1E" w:rsidRDefault="00B444BE">
          <w:pPr>
            <w:pStyle w:val="62FFBAB00FA9478983455381C549EF1A"/>
          </w:pPr>
          <w:r w:rsidRPr="00853F0C">
            <w:rPr>
              <w:rStyle w:val="a3"/>
            </w:rPr>
            <w:t>Место для ввода текста.</w:t>
          </w:r>
        </w:p>
      </w:docPartBody>
    </w:docPart>
    <w:docPart>
      <w:docPartPr>
        <w:name w:val="80588F607D1A477BB78F9B0E84981E18"/>
        <w:category>
          <w:name w:val="Общие"/>
          <w:gallery w:val="placeholder"/>
        </w:category>
        <w:types>
          <w:type w:val="bbPlcHdr"/>
        </w:types>
        <w:behaviors>
          <w:behavior w:val="content"/>
        </w:behaviors>
        <w:guid w:val="{81E3F1DD-5827-4857-B816-D3C6B16B1AFD}"/>
      </w:docPartPr>
      <w:docPartBody>
        <w:p w:rsidR="00681E1E" w:rsidRDefault="00B444BE">
          <w:pPr>
            <w:pStyle w:val="80588F607D1A477BB78F9B0E84981E18"/>
          </w:pPr>
          <w:r>
            <w:rPr>
              <w:color w:val="808080" w:themeColor="background1" w:themeShade="80"/>
            </w:rPr>
            <w:t>Укажите документ или вид сведений</w:t>
          </w:r>
        </w:p>
      </w:docPartBody>
    </w:docPart>
    <w:docPart>
      <w:docPartPr>
        <w:name w:val="2320AECA2B95483490B5ED84D2458341"/>
        <w:category>
          <w:name w:val="Общие"/>
          <w:gallery w:val="placeholder"/>
        </w:category>
        <w:types>
          <w:type w:val="bbPlcHdr"/>
        </w:types>
        <w:behaviors>
          <w:behavior w:val="content"/>
        </w:behaviors>
        <w:guid w:val="{1FAC80D2-0951-4AA4-B3AC-C8AC2AD7AE29}"/>
      </w:docPartPr>
      <w:docPartBody>
        <w:p w:rsidR="00681E1E" w:rsidRDefault="00B444BE">
          <w:pPr>
            <w:pStyle w:val="2320AECA2B95483490B5ED84D2458341"/>
          </w:pPr>
          <w:r>
            <w:rPr>
              <w:color w:val="808080" w:themeColor="background1" w:themeShade="80"/>
            </w:rPr>
            <w:t>Укажите документ или вид сведений</w:t>
          </w:r>
        </w:p>
      </w:docPartBody>
    </w:docPart>
    <w:docPart>
      <w:docPartPr>
        <w:name w:val="B3559B3856224BBDAFFEC07C360F46A5"/>
        <w:category>
          <w:name w:val="Общие"/>
          <w:gallery w:val="placeholder"/>
        </w:category>
        <w:types>
          <w:type w:val="bbPlcHdr"/>
        </w:types>
        <w:behaviors>
          <w:behavior w:val="content"/>
        </w:behaviors>
        <w:guid w:val="{2C136611-25A9-4B2B-8312-93E2C63C4ED8}"/>
      </w:docPartPr>
      <w:docPartBody>
        <w:p w:rsidR="00681E1E" w:rsidRDefault="00B444BE">
          <w:pPr>
            <w:pStyle w:val="B3559B3856224BBDAFFEC07C360F46A5"/>
          </w:pPr>
          <w:r>
            <w:rPr>
              <w:color w:val="808080" w:themeColor="background1" w:themeShade="80"/>
            </w:rPr>
            <w:t>Укажите документ или вид сведений</w:t>
          </w:r>
        </w:p>
      </w:docPartBody>
    </w:docPart>
    <w:docPart>
      <w:docPartPr>
        <w:name w:val="1F69F623C0584B15B37E9D6C145EA9DF"/>
        <w:category>
          <w:name w:val="Общие"/>
          <w:gallery w:val="placeholder"/>
        </w:category>
        <w:types>
          <w:type w:val="bbPlcHdr"/>
        </w:types>
        <w:behaviors>
          <w:behavior w:val="content"/>
        </w:behaviors>
        <w:guid w:val="{CBB9C0A9-91B1-444E-9C2A-BCEAAEFE7307}"/>
      </w:docPartPr>
      <w:docPartBody>
        <w:p w:rsidR="00681E1E" w:rsidRDefault="00B444BE">
          <w:pPr>
            <w:pStyle w:val="1F69F623C0584B15B37E9D6C145EA9DF"/>
          </w:pPr>
          <w:r>
            <w:rPr>
              <w:color w:val="808080" w:themeColor="background1" w:themeShade="80"/>
            </w:rPr>
            <w:t>Укажите документ или вид сведений</w:t>
          </w:r>
        </w:p>
      </w:docPartBody>
    </w:docPart>
    <w:docPart>
      <w:docPartPr>
        <w:name w:val="27E671BDCB58428B8D1FE62419818B75"/>
        <w:category>
          <w:name w:val="Общие"/>
          <w:gallery w:val="placeholder"/>
        </w:category>
        <w:types>
          <w:type w:val="bbPlcHdr"/>
        </w:types>
        <w:behaviors>
          <w:behavior w:val="content"/>
        </w:behaviors>
        <w:guid w:val="{92C68CEC-F698-4F22-ACC8-F19F74B819E1}"/>
      </w:docPartPr>
      <w:docPartBody>
        <w:p w:rsidR="00681E1E" w:rsidRDefault="00B444BE">
          <w:pPr>
            <w:pStyle w:val="27E671BDCB58428B8D1FE62419818B75"/>
          </w:pPr>
          <w:r>
            <w:rPr>
              <w:color w:val="808080" w:themeColor="background1" w:themeShade="80"/>
            </w:rPr>
            <w:t>Укажите документ или вид сведений</w:t>
          </w:r>
        </w:p>
      </w:docPartBody>
    </w:docPart>
    <w:docPart>
      <w:docPartPr>
        <w:name w:val="83198E55DD3C4CF88670F7B14EBC8542"/>
        <w:category>
          <w:name w:val="Общие"/>
          <w:gallery w:val="placeholder"/>
        </w:category>
        <w:types>
          <w:type w:val="bbPlcHdr"/>
        </w:types>
        <w:behaviors>
          <w:behavior w:val="content"/>
        </w:behaviors>
        <w:guid w:val="{C956F016-84CA-4076-B1AB-0A370C84302B}"/>
      </w:docPartPr>
      <w:docPartBody>
        <w:p w:rsidR="00681E1E" w:rsidRDefault="00B444BE">
          <w:pPr>
            <w:pStyle w:val="83198E55DD3C4CF88670F7B14EBC8542"/>
          </w:pPr>
          <w:r>
            <w:rPr>
              <w:color w:val="808080" w:themeColor="background1" w:themeShade="80"/>
            </w:rPr>
            <w:t>Укажите документ или вид сведений</w:t>
          </w:r>
        </w:p>
      </w:docPartBody>
    </w:docPart>
    <w:docPart>
      <w:docPartPr>
        <w:name w:val="32DC43DC2A19456DBE06E7DADF574E27"/>
        <w:category>
          <w:name w:val="Общие"/>
          <w:gallery w:val="placeholder"/>
        </w:category>
        <w:types>
          <w:type w:val="bbPlcHdr"/>
        </w:types>
        <w:behaviors>
          <w:behavior w:val="content"/>
        </w:behaviors>
        <w:guid w:val="{09F9E98C-1AFA-42B7-92D5-DC6DFF20ADDC}"/>
      </w:docPartPr>
      <w:docPartBody>
        <w:p w:rsidR="00681E1E" w:rsidRDefault="00B444BE">
          <w:pPr>
            <w:pStyle w:val="32DC43DC2A19456DBE06E7DADF574E27"/>
          </w:pPr>
          <w:r>
            <w:rPr>
              <w:color w:val="808080" w:themeColor="background1" w:themeShade="80"/>
            </w:rPr>
            <w:t>Укажите документ или вид сведений</w:t>
          </w:r>
        </w:p>
      </w:docPartBody>
    </w:docPart>
    <w:docPart>
      <w:docPartPr>
        <w:name w:val="CE231B89AC8C4C24AB9E263B534FFDBB"/>
        <w:category>
          <w:name w:val="Общие"/>
          <w:gallery w:val="placeholder"/>
        </w:category>
        <w:types>
          <w:type w:val="bbPlcHdr"/>
        </w:types>
        <w:behaviors>
          <w:behavior w:val="content"/>
        </w:behaviors>
        <w:guid w:val="{5AAF230E-90B8-436F-B3E3-87DB25035A30}"/>
      </w:docPartPr>
      <w:docPartBody>
        <w:p w:rsidR="00681E1E" w:rsidRDefault="00B444BE">
          <w:pPr>
            <w:pStyle w:val="CE231B89AC8C4C24AB9E263B534FFDBB"/>
          </w:pPr>
          <w:r>
            <w:rPr>
              <w:color w:val="808080" w:themeColor="background1" w:themeShade="80"/>
            </w:rPr>
            <w:t>Укажите документ или вид сведений</w:t>
          </w:r>
        </w:p>
      </w:docPartBody>
    </w:docPart>
    <w:docPart>
      <w:docPartPr>
        <w:name w:val="5631A0AB245B40DA80BD834B54B2CDF1"/>
        <w:category>
          <w:name w:val="Общие"/>
          <w:gallery w:val="placeholder"/>
        </w:category>
        <w:types>
          <w:type w:val="bbPlcHdr"/>
        </w:types>
        <w:behaviors>
          <w:behavior w:val="content"/>
        </w:behaviors>
        <w:guid w:val="{68A11C51-D5D7-4C02-B4F3-44790F2E9B7C}"/>
      </w:docPartPr>
      <w:docPartBody>
        <w:p w:rsidR="00681E1E" w:rsidRDefault="00B444BE">
          <w:pPr>
            <w:pStyle w:val="5631A0AB245B40DA80BD834B54B2CDF1"/>
          </w:pPr>
          <w:r>
            <w:rPr>
              <w:color w:val="808080" w:themeColor="background1" w:themeShade="80"/>
            </w:rPr>
            <w:t>Укажите документ или вид сведений</w:t>
          </w:r>
        </w:p>
      </w:docPartBody>
    </w:docPart>
    <w:docPart>
      <w:docPartPr>
        <w:name w:val="9171A0A636C3454991BCD03104C09D88"/>
        <w:category>
          <w:name w:val="Общие"/>
          <w:gallery w:val="placeholder"/>
        </w:category>
        <w:types>
          <w:type w:val="bbPlcHdr"/>
        </w:types>
        <w:behaviors>
          <w:behavior w:val="content"/>
        </w:behaviors>
        <w:guid w:val="{A0C4FF24-B532-4C89-BFC6-D6568F8A21B1}"/>
      </w:docPartPr>
      <w:docPartBody>
        <w:p w:rsidR="00681E1E" w:rsidRDefault="00B444BE">
          <w:pPr>
            <w:pStyle w:val="9171A0A636C3454991BCD03104C09D88"/>
          </w:pPr>
          <w:r>
            <w:rPr>
              <w:color w:val="808080" w:themeColor="background1" w:themeShade="80"/>
            </w:rPr>
            <w:t>Укажите документ или вид сведений</w:t>
          </w:r>
        </w:p>
      </w:docPartBody>
    </w:docPart>
    <w:docPart>
      <w:docPartPr>
        <w:name w:val="7636B42793014A5DA14284924D76803C"/>
        <w:category>
          <w:name w:val="Общие"/>
          <w:gallery w:val="placeholder"/>
        </w:category>
        <w:types>
          <w:type w:val="bbPlcHdr"/>
        </w:types>
        <w:behaviors>
          <w:behavior w:val="content"/>
        </w:behaviors>
        <w:guid w:val="{457A121B-9A71-4CC1-95BD-E9EEA87973E9}"/>
      </w:docPartPr>
      <w:docPartBody>
        <w:p w:rsidR="00681E1E" w:rsidRDefault="00B444BE">
          <w:pPr>
            <w:pStyle w:val="7636B42793014A5DA14284924D76803C"/>
          </w:pPr>
          <w:r>
            <w:rPr>
              <w:color w:val="808080" w:themeColor="background1" w:themeShade="80"/>
            </w:rPr>
            <w:t>Укажите документ или вид сведений</w:t>
          </w:r>
        </w:p>
      </w:docPartBody>
    </w:docPart>
    <w:docPart>
      <w:docPartPr>
        <w:name w:val="B10D35807B8D43F1B2125B3EEE9A0EE4"/>
        <w:category>
          <w:name w:val="Общие"/>
          <w:gallery w:val="placeholder"/>
        </w:category>
        <w:types>
          <w:type w:val="bbPlcHdr"/>
        </w:types>
        <w:behaviors>
          <w:behavior w:val="content"/>
        </w:behaviors>
        <w:guid w:val="{519C481B-D2D3-4644-95F9-83B6BE748A52}"/>
      </w:docPartPr>
      <w:docPartBody>
        <w:p w:rsidR="00681E1E" w:rsidRDefault="00B444BE">
          <w:pPr>
            <w:pStyle w:val="B10D35807B8D43F1B2125B3EEE9A0EE4"/>
          </w:pPr>
          <w:r>
            <w:rPr>
              <w:color w:val="808080" w:themeColor="background1" w:themeShade="80"/>
            </w:rPr>
            <w:t>Укажите документ или вид сведений</w:t>
          </w:r>
        </w:p>
      </w:docPartBody>
    </w:docPart>
    <w:docPart>
      <w:docPartPr>
        <w:name w:val="BF8A5213059B4A4F9FAAE534DDE1894A"/>
        <w:category>
          <w:name w:val="Общие"/>
          <w:gallery w:val="placeholder"/>
        </w:category>
        <w:types>
          <w:type w:val="bbPlcHdr"/>
        </w:types>
        <w:behaviors>
          <w:behavior w:val="content"/>
        </w:behaviors>
        <w:guid w:val="{E8860470-146C-43E0-888D-32AACD99CD96}"/>
      </w:docPartPr>
      <w:docPartBody>
        <w:p w:rsidR="00681E1E" w:rsidRDefault="00B444BE">
          <w:pPr>
            <w:pStyle w:val="BF8A5213059B4A4F9FAAE534DDE1894A"/>
          </w:pPr>
          <w:r>
            <w:rPr>
              <w:color w:val="808080" w:themeColor="background1" w:themeShade="80"/>
            </w:rPr>
            <w:t>Укажите документ или вид сведений</w:t>
          </w:r>
        </w:p>
      </w:docPartBody>
    </w:docPart>
    <w:docPart>
      <w:docPartPr>
        <w:name w:val="D372A3050803477AB6C4F255946CBF64"/>
        <w:category>
          <w:name w:val="Общие"/>
          <w:gallery w:val="placeholder"/>
        </w:category>
        <w:types>
          <w:type w:val="bbPlcHdr"/>
        </w:types>
        <w:behaviors>
          <w:behavior w:val="content"/>
        </w:behaviors>
        <w:guid w:val="{08627F0D-6D22-41D0-ACC5-24EF79CBF835}"/>
      </w:docPartPr>
      <w:docPartBody>
        <w:p w:rsidR="00681E1E" w:rsidRDefault="00B444BE">
          <w:pPr>
            <w:pStyle w:val="D372A3050803477AB6C4F255946CBF64"/>
          </w:pPr>
          <w:r>
            <w:rPr>
              <w:color w:val="808080" w:themeColor="background1" w:themeShade="80"/>
            </w:rPr>
            <w:t>Укажите документ или вид сведений</w:t>
          </w:r>
        </w:p>
      </w:docPartBody>
    </w:docPart>
    <w:docPart>
      <w:docPartPr>
        <w:name w:val="7542987599554D46BE278571AC074572"/>
        <w:category>
          <w:name w:val="Общие"/>
          <w:gallery w:val="placeholder"/>
        </w:category>
        <w:types>
          <w:type w:val="bbPlcHdr"/>
        </w:types>
        <w:behaviors>
          <w:behavior w:val="content"/>
        </w:behaviors>
        <w:guid w:val="{1325510A-3C93-40F7-A7C5-3E7109E3A26F}"/>
      </w:docPartPr>
      <w:docPartBody>
        <w:p w:rsidR="00681E1E" w:rsidRDefault="00B444BE">
          <w:pPr>
            <w:pStyle w:val="7542987599554D46BE278571AC074572"/>
          </w:pPr>
          <w:r>
            <w:rPr>
              <w:color w:val="808080" w:themeColor="background1" w:themeShade="80"/>
            </w:rPr>
            <w:t>Укажите документ или вид сведений</w:t>
          </w:r>
        </w:p>
      </w:docPartBody>
    </w:docPart>
    <w:docPart>
      <w:docPartPr>
        <w:name w:val="CABA393F9C954DD99F26C99B78765AE1"/>
        <w:category>
          <w:name w:val="Общие"/>
          <w:gallery w:val="placeholder"/>
        </w:category>
        <w:types>
          <w:type w:val="bbPlcHdr"/>
        </w:types>
        <w:behaviors>
          <w:behavior w:val="content"/>
        </w:behaviors>
        <w:guid w:val="{FFB58966-78E6-484E-9D5F-D9DFDAB275A6}"/>
      </w:docPartPr>
      <w:docPartBody>
        <w:p w:rsidR="00681E1E" w:rsidRDefault="00B444BE">
          <w:pPr>
            <w:pStyle w:val="CABA393F9C954DD99F26C99B78765AE1"/>
          </w:pPr>
          <w:r w:rsidRPr="00853F0C">
            <w:rPr>
              <w:rStyle w:val="a3"/>
            </w:rPr>
            <w:t>Место для ввода текста.</w:t>
          </w:r>
        </w:p>
      </w:docPartBody>
    </w:docPart>
    <w:docPart>
      <w:docPartPr>
        <w:name w:val="985208428440466A9B713AB5652EA8DD"/>
        <w:category>
          <w:name w:val="Общие"/>
          <w:gallery w:val="placeholder"/>
        </w:category>
        <w:types>
          <w:type w:val="bbPlcHdr"/>
        </w:types>
        <w:behaviors>
          <w:behavior w:val="content"/>
        </w:behaviors>
        <w:guid w:val="{7DBB51A1-977C-4C35-B989-856079E347FC}"/>
      </w:docPartPr>
      <w:docPartBody>
        <w:p w:rsidR="00681E1E" w:rsidRDefault="00B444BE">
          <w:pPr>
            <w:pStyle w:val="985208428440466A9B713AB5652EA8DD"/>
          </w:pPr>
          <w:r>
            <w:rPr>
              <w:color w:val="808080" w:themeColor="background1" w:themeShade="80"/>
            </w:rPr>
            <w:t>Укажите документ или вид сведений</w:t>
          </w:r>
        </w:p>
      </w:docPartBody>
    </w:docPart>
    <w:docPart>
      <w:docPartPr>
        <w:name w:val="CAD1C668B4944F5F97334D9482C5E3DC"/>
        <w:category>
          <w:name w:val="Общие"/>
          <w:gallery w:val="placeholder"/>
        </w:category>
        <w:types>
          <w:type w:val="bbPlcHdr"/>
        </w:types>
        <w:behaviors>
          <w:behavior w:val="content"/>
        </w:behaviors>
        <w:guid w:val="{01EAEADE-9702-4DBD-9255-FBA2715A2C49}"/>
      </w:docPartPr>
      <w:docPartBody>
        <w:p w:rsidR="00681E1E" w:rsidRDefault="00B444BE">
          <w:pPr>
            <w:pStyle w:val="CAD1C668B4944F5F97334D9482C5E3DC"/>
          </w:pPr>
          <w:r>
            <w:rPr>
              <w:color w:val="808080" w:themeColor="background1" w:themeShade="80"/>
            </w:rPr>
            <w:t>Укажите документ или вид сведений</w:t>
          </w:r>
        </w:p>
      </w:docPartBody>
    </w:docPart>
    <w:docPart>
      <w:docPartPr>
        <w:name w:val="C9FED5C8385049EDB7550D4271356D38"/>
        <w:category>
          <w:name w:val="Общие"/>
          <w:gallery w:val="placeholder"/>
        </w:category>
        <w:types>
          <w:type w:val="bbPlcHdr"/>
        </w:types>
        <w:behaviors>
          <w:behavior w:val="content"/>
        </w:behaviors>
        <w:guid w:val="{D68B7FD4-95A3-4CD1-BE27-293F72560181}"/>
      </w:docPartPr>
      <w:docPartBody>
        <w:p w:rsidR="00681E1E" w:rsidRDefault="00B444BE">
          <w:pPr>
            <w:pStyle w:val="C9FED5C8385049EDB7550D4271356D38"/>
          </w:pPr>
          <w:r>
            <w:rPr>
              <w:color w:val="808080" w:themeColor="background1" w:themeShade="80"/>
            </w:rPr>
            <w:t>Укажите документ или вид сведений</w:t>
          </w:r>
        </w:p>
      </w:docPartBody>
    </w:docPart>
    <w:docPart>
      <w:docPartPr>
        <w:name w:val="F47FCF43B64046ECBD6473D727DDE1BD"/>
        <w:category>
          <w:name w:val="Общие"/>
          <w:gallery w:val="placeholder"/>
        </w:category>
        <w:types>
          <w:type w:val="bbPlcHdr"/>
        </w:types>
        <w:behaviors>
          <w:behavior w:val="content"/>
        </w:behaviors>
        <w:guid w:val="{037F7B95-F4EB-4C8B-804F-4AE8AC8D5791}"/>
      </w:docPartPr>
      <w:docPartBody>
        <w:p w:rsidR="00681E1E" w:rsidRDefault="00B444BE">
          <w:pPr>
            <w:pStyle w:val="F47FCF43B64046ECBD6473D727DDE1BD"/>
          </w:pPr>
          <w:r>
            <w:rPr>
              <w:color w:val="808080" w:themeColor="background1" w:themeShade="80"/>
            </w:rPr>
            <w:t>Укажите документ или вид сведений</w:t>
          </w:r>
        </w:p>
      </w:docPartBody>
    </w:docPart>
    <w:docPart>
      <w:docPartPr>
        <w:name w:val="DA2DBAE33CF0459E8073634EA4C2A64B"/>
        <w:category>
          <w:name w:val="Общие"/>
          <w:gallery w:val="placeholder"/>
        </w:category>
        <w:types>
          <w:type w:val="bbPlcHdr"/>
        </w:types>
        <w:behaviors>
          <w:behavior w:val="content"/>
        </w:behaviors>
        <w:guid w:val="{882D5D05-06F1-4223-9774-C0070C5E819B}"/>
      </w:docPartPr>
      <w:docPartBody>
        <w:p w:rsidR="00681E1E" w:rsidRDefault="00B444BE">
          <w:pPr>
            <w:pStyle w:val="DA2DBAE33CF0459E8073634EA4C2A64B"/>
          </w:pPr>
          <w:r w:rsidRPr="00853F0C">
            <w:rPr>
              <w:rStyle w:val="a3"/>
            </w:rPr>
            <w:t>Место для ввода текста.</w:t>
          </w:r>
        </w:p>
      </w:docPartBody>
    </w:docPart>
    <w:docPart>
      <w:docPartPr>
        <w:name w:val="A8D88506FB4B41019E3F8BE43AEE4F54"/>
        <w:category>
          <w:name w:val="Общие"/>
          <w:gallery w:val="placeholder"/>
        </w:category>
        <w:types>
          <w:type w:val="bbPlcHdr"/>
        </w:types>
        <w:behaviors>
          <w:behavior w:val="content"/>
        </w:behaviors>
        <w:guid w:val="{09C0ADF7-A736-4970-9E83-29CE14222D1B}"/>
      </w:docPartPr>
      <w:docPartBody>
        <w:p w:rsidR="00681E1E" w:rsidRDefault="00B444BE">
          <w:pPr>
            <w:pStyle w:val="A8D88506FB4B41019E3F8BE43AEE4F54"/>
          </w:pPr>
          <w:r>
            <w:rPr>
              <w:color w:val="808080" w:themeColor="background1" w:themeShade="80"/>
            </w:rPr>
            <w:t>Укажите документ или вид сведений</w:t>
          </w:r>
        </w:p>
      </w:docPartBody>
    </w:docPart>
    <w:docPart>
      <w:docPartPr>
        <w:name w:val="379E80120D3D4151A9C467CA161AF060"/>
        <w:category>
          <w:name w:val="Общие"/>
          <w:gallery w:val="placeholder"/>
        </w:category>
        <w:types>
          <w:type w:val="bbPlcHdr"/>
        </w:types>
        <w:behaviors>
          <w:behavior w:val="content"/>
        </w:behaviors>
        <w:guid w:val="{B441C779-2E2F-4824-885F-0F454526A13D}"/>
      </w:docPartPr>
      <w:docPartBody>
        <w:p w:rsidR="00681E1E" w:rsidRDefault="00B444BE">
          <w:pPr>
            <w:pStyle w:val="379E80120D3D4151A9C467CA161AF060"/>
          </w:pPr>
          <w:r>
            <w:rPr>
              <w:color w:val="808080" w:themeColor="background1" w:themeShade="80"/>
            </w:rPr>
            <w:t>Укажите документ или вид сведений</w:t>
          </w:r>
        </w:p>
      </w:docPartBody>
    </w:docPart>
    <w:docPart>
      <w:docPartPr>
        <w:name w:val="B9BA8EBA1ACC4E909434062FF7B088C7"/>
        <w:category>
          <w:name w:val="Общие"/>
          <w:gallery w:val="placeholder"/>
        </w:category>
        <w:types>
          <w:type w:val="bbPlcHdr"/>
        </w:types>
        <w:behaviors>
          <w:behavior w:val="content"/>
        </w:behaviors>
        <w:guid w:val="{5ED37EE0-1FDF-4356-A3C7-A22F475D78FC}"/>
      </w:docPartPr>
      <w:docPartBody>
        <w:p w:rsidR="00681E1E" w:rsidRDefault="00B444BE">
          <w:pPr>
            <w:pStyle w:val="B9BA8EBA1ACC4E909434062FF7B088C7"/>
          </w:pPr>
          <w:r w:rsidRPr="00853F0C">
            <w:rPr>
              <w:rStyle w:val="a3"/>
            </w:rPr>
            <w:t>Место для ввода текста.</w:t>
          </w:r>
        </w:p>
      </w:docPartBody>
    </w:docPart>
    <w:docPart>
      <w:docPartPr>
        <w:name w:val="EBE771DF10DA44419D2F5077BAA0E467"/>
        <w:category>
          <w:name w:val="Общие"/>
          <w:gallery w:val="placeholder"/>
        </w:category>
        <w:types>
          <w:type w:val="bbPlcHdr"/>
        </w:types>
        <w:behaviors>
          <w:behavior w:val="content"/>
        </w:behaviors>
        <w:guid w:val="{2397E767-46AD-418A-83DA-2CED1FC41E71}"/>
      </w:docPartPr>
      <w:docPartBody>
        <w:p w:rsidR="00681E1E" w:rsidRDefault="00B444BE">
          <w:pPr>
            <w:pStyle w:val="EBE771DF10DA44419D2F5077BAA0E467"/>
          </w:pPr>
          <w:r w:rsidRPr="00853F0C">
            <w:rPr>
              <w:rStyle w:val="a3"/>
            </w:rPr>
            <w:t>Место для ввода текста.</w:t>
          </w:r>
        </w:p>
      </w:docPartBody>
    </w:docPart>
    <w:docPart>
      <w:docPartPr>
        <w:name w:val="19A3F9654DFF44CEB8A10635B37A4278"/>
        <w:category>
          <w:name w:val="Общие"/>
          <w:gallery w:val="placeholder"/>
        </w:category>
        <w:types>
          <w:type w:val="bbPlcHdr"/>
        </w:types>
        <w:behaviors>
          <w:behavior w:val="content"/>
        </w:behaviors>
        <w:guid w:val="{A3B242ED-4233-4EBF-AA6C-32050DBDB662}"/>
      </w:docPartPr>
      <w:docPartBody>
        <w:p w:rsidR="00681E1E" w:rsidRDefault="00B444BE">
          <w:pPr>
            <w:pStyle w:val="19A3F9654DFF44CEB8A10635B37A4278"/>
          </w:pPr>
          <w:r w:rsidRPr="00853F0C">
            <w:rPr>
              <w:rStyle w:val="a3"/>
            </w:rPr>
            <w:t>Место для ввода текста.</w:t>
          </w:r>
        </w:p>
      </w:docPartBody>
    </w:docPart>
    <w:docPart>
      <w:docPartPr>
        <w:name w:val="890116A9D63742109519A613FE8BD530"/>
        <w:category>
          <w:name w:val="Общие"/>
          <w:gallery w:val="placeholder"/>
        </w:category>
        <w:types>
          <w:type w:val="bbPlcHdr"/>
        </w:types>
        <w:behaviors>
          <w:behavior w:val="content"/>
        </w:behaviors>
        <w:guid w:val="{7CB9D1BE-4AC2-46E4-9D99-9A67F0C26DDC}"/>
      </w:docPartPr>
      <w:docPartBody>
        <w:p w:rsidR="00681E1E" w:rsidRDefault="00B444BE">
          <w:pPr>
            <w:pStyle w:val="890116A9D63742109519A613FE8BD530"/>
          </w:pPr>
          <w:r w:rsidRPr="00853F0C">
            <w:rPr>
              <w:rStyle w:val="a3"/>
            </w:rPr>
            <w:t>Место для ввода текста.</w:t>
          </w:r>
        </w:p>
      </w:docPartBody>
    </w:docPart>
    <w:docPart>
      <w:docPartPr>
        <w:name w:val="D1B80B2B96744F10BBAFAA2DEB16DBC8"/>
        <w:category>
          <w:name w:val="Общие"/>
          <w:gallery w:val="placeholder"/>
        </w:category>
        <w:types>
          <w:type w:val="bbPlcHdr"/>
        </w:types>
        <w:behaviors>
          <w:behavior w:val="content"/>
        </w:behaviors>
        <w:guid w:val="{E9BE8F90-3C70-4C16-AEE1-1B271BB4EFE7}"/>
      </w:docPartPr>
      <w:docPartBody>
        <w:p w:rsidR="00681E1E" w:rsidRDefault="00B444BE">
          <w:pPr>
            <w:pStyle w:val="D1B80B2B96744F10BBAFAA2DEB16DBC8"/>
          </w:pPr>
          <w:r w:rsidRPr="00853F0C">
            <w:rPr>
              <w:rStyle w:val="a3"/>
            </w:rPr>
            <w:t>Место для ввода текста.</w:t>
          </w:r>
        </w:p>
      </w:docPartBody>
    </w:docPart>
    <w:docPart>
      <w:docPartPr>
        <w:name w:val="63D8ED8B59B6492FA665146D34656013"/>
        <w:category>
          <w:name w:val="Общие"/>
          <w:gallery w:val="placeholder"/>
        </w:category>
        <w:types>
          <w:type w:val="bbPlcHdr"/>
        </w:types>
        <w:behaviors>
          <w:behavior w:val="content"/>
        </w:behaviors>
        <w:guid w:val="{2AD96334-CC7B-4664-968C-1B330CD5826D}"/>
      </w:docPartPr>
      <w:docPartBody>
        <w:p w:rsidR="00681E1E" w:rsidRDefault="00B444BE">
          <w:pPr>
            <w:pStyle w:val="63D8ED8B59B6492FA665146D34656013"/>
          </w:pPr>
          <w:r w:rsidRPr="00853F0C">
            <w:rPr>
              <w:rStyle w:val="a3"/>
            </w:rPr>
            <w:t>Место для ввода текста.</w:t>
          </w:r>
        </w:p>
      </w:docPartBody>
    </w:docPart>
    <w:docPart>
      <w:docPartPr>
        <w:name w:val="D700ED7E137142F8BA4997B5602C3699"/>
        <w:category>
          <w:name w:val="Общие"/>
          <w:gallery w:val="placeholder"/>
        </w:category>
        <w:types>
          <w:type w:val="bbPlcHdr"/>
        </w:types>
        <w:behaviors>
          <w:behavior w:val="content"/>
        </w:behaviors>
        <w:guid w:val="{064E1A49-3EE9-4D91-9736-FD098C267D68}"/>
      </w:docPartPr>
      <w:docPartBody>
        <w:p w:rsidR="00681E1E" w:rsidRDefault="00B444BE">
          <w:pPr>
            <w:pStyle w:val="D700ED7E137142F8BA4997B5602C3699"/>
          </w:pPr>
          <w:r w:rsidRPr="00853F0C">
            <w:rPr>
              <w:rStyle w:val="a3"/>
            </w:rPr>
            <w:t>Место для ввода текста.</w:t>
          </w:r>
        </w:p>
      </w:docPartBody>
    </w:docPart>
    <w:docPart>
      <w:docPartPr>
        <w:name w:val="9BB14A2B618540BFB44B47506F72994D"/>
        <w:category>
          <w:name w:val="Общие"/>
          <w:gallery w:val="placeholder"/>
        </w:category>
        <w:types>
          <w:type w:val="bbPlcHdr"/>
        </w:types>
        <w:behaviors>
          <w:behavior w:val="content"/>
        </w:behaviors>
        <w:guid w:val="{B9CCD464-4CD1-4F26-8868-28A92E0BF534}"/>
      </w:docPartPr>
      <w:docPartBody>
        <w:p w:rsidR="00681E1E" w:rsidRDefault="00B444BE">
          <w:pPr>
            <w:pStyle w:val="9BB14A2B618540BFB44B47506F72994D"/>
          </w:pPr>
          <w:r w:rsidRPr="00853F0C">
            <w:rPr>
              <w:rStyle w:val="a3"/>
            </w:rPr>
            <w:t>Место для ввода текста.</w:t>
          </w:r>
        </w:p>
      </w:docPartBody>
    </w:docPart>
    <w:docPart>
      <w:docPartPr>
        <w:name w:val="DE5116BF644946DEA9B7E12769F5D459"/>
        <w:category>
          <w:name w:val="Общие"/>
          <w:gallery w:val="placeholder"/>
        </w:category>
        <w:types>
          <w:type w:val="bbPlcHdr"/>
        </w:types>
        <w:behaviors>
          <w:behavior w:val="content"/>
        </w:behaviors>
        <w:guid w:val="{61C75BFB-F7F5-4212-8335-2F3F300EC5AC}"/>
      </w:docPartPr>
      <w:docPartBody>
        <w:p w:rsidR="00681E1E" w:rsidRDefault="00B444BE">
          <w:pPr>
            <w:pStyle w:val="DE5116BF644946DEA9B7E12769F5D459"/>
          </w:pPr>
          <w:r w:rsidRPr="007027F2">
            <w:rPr>
              <w:rStyle w:val="a3"/>
            </w:rPr>
            <w:t>Выберите стандартный блок.</w:t>
          </w:r>
        </w:p>
      </w:docPartBody>
    </w:docPart>
    <w:docPart>
      <w:docPartPr>
        <w:name w:val="4CA8D59101F648C999E7F73FB0E6001D"/>
        <w:category>
          <w:name w:val="Общие"/>
          <w:gallery w:val="placeholder"/>
        </w:category>
        <w:types>
          <w:type w:val="bbPlcHdr"/>
        </w:types>
        <w:behaviors>
          <w:behavior w:val="content"/>
        </w:behaviors>
        <w:guid w:val="{37853295-83F3-44C0-951D-4D5192773304}"/>
      </w:docPartPr>
      <w:docPartBody>
        <w:p w:rsidR="00681E1E" w:rsidRDefault="00B444BE">
          <w:pPr>
            <w:pStyle w:val="4CA8D59101F648C999E7F73FB0E6001D"/>
          </w:pPr>
          <w:r w:rsidRPr="007027F2">
            <w:rPr>
              <w:rStyle w:val="a3"/>
            </w:rPr>
            <w:t>Выберите стандартный блок.</w:t>
          </w:r>
        </w:p>
        <w:bookmarkStart w:id="1" w:name="НПлана"/>
        <w:bookmarkStart w:id="2" w:name="НПлана"/>
        <w:bookmarkStart w:id="3" w:name="НПлана"/>
        <w:bookmarkStart w:id="4" w:name="НПлана"/>
        <w:bookmarkEnd w:id="1"/>
        <w:bookmarkEnd w:id="2"/>
        <w:bookmarkEnd w:id="3"/>
        <w:bookmarkEnd w:id="4"/>
      </w:docPartBody>
    </w:docPart>
    <w:docPart>
      <w:docPartPr>
        <w:name w:val="CAB4395B5C354D5FBBD46FC7F09ED4E1"/>
        <w:category>
          <w:name w:val="Общие"/>
          <w:gallery w:val="placeholder"/>
        </w:category>
        <w:types>
          <w:type w:val="bbPlcHdr"/>
        </w:types>
        <w:behaviors>
          <w:behavior w:val="content"/>
        </w:behaviors>
        <w:guid w:val="{F3219397-7C0A-479F-A883-1A5B058CD198}"/>
      </w:docPartPr>
      <w:docPartBody>
        <w:p w:rsidR="002C2AAA" w:rsidRDefault="00A154F3" w:rsidP="00A154F3">
          <w:pPr>
            <w:pStyle w:val="CAB4395B5C354D5FBBD46FC7F09ED4E1"/>
          </w:pPr>
          <w:r w:rsidRPr="00853F0C">
            <w:rPr>
              <w:rStyle w:val="a3"/>
            </w:rPr>
            <w:t>Место для ввода текста.</w:t>
          </w:r>
        </w:p>
      </w:docPartBody>
    </w:docPart>
    <w:docPart>
      <w:docPartPr>
        <w:name w:val="EDF1BE88CA3643D09FA9B2365434CB9E"/>
        <w:category>
          <w:name w:val="Общие"/>
          <w:gallery w:val="placeholder"/>
        </w:category>
        <w:types>
          <w:type w:val="bbPlcHdr"/>
        </w:types>
        <w:behaviors>
          <w:behavior w:val="content"/>
        </w:behaviors>
        <w:guid w:val="{8A0B8C84-2A03-4AFB-A8FF-F81BE4181EB7}"/>
      </w:docPartPr>
      <w:docPartBody>
        <w:p w:rsidR="002C2AAA" w:rsidRDefault="00A154F3" w:rsidP="00A154F3">
          <w:pPr>
            <w:pStyle w:val="EDF1BE88CA3643D09FA9B2365434CB9E"/>
          </w:pPr>
          <w:r w:rsidRPr="00853F0C">
            <w:rPr>
              <w:rStyle w:val="a3"/>
            </w:rPr>
            <w:t>Место для ввода текста.</w:t>
          </w:r>
        </w:p>
        <w:bookmarkStart w:id="5" w:name="НПлана"/>
        <w:bookmarkStart w:id="6" w:name="НПлана"/>
        <w:bookmarkStart w:id="7" w:name="НПлана"/>
        <w:bookmarkStart w:id="8" w:name="НПлана"/>
        <w:bookmarkStart w:id="9" w:name="НПлана"/>
        <w:bookmarkStart w:id="10" w:name="НПлана"/>
        <w:bookmarkStart w:id="11" w:name="НПлана"/>
        <w:bookmarkStart w:id="12" w:name="НПлана"/>
        <w:bookmarkStart w:id="13" w:name="НПлана"/>
        <w:bookmarkEnd w:id="5"/>
        <w:bookmarkEnd w:id="6"/>
        <w:bookmarkEnd w:id="7"/>
        <w:bookmarkEnd w:id="8"/>
        <w:bookmarkEnd w:id="9"/>
        <w:bookmarkEnd w:id="10"/>
        <w:bookmarkEnd w:id="11"/>
        <w:bookmarkEnd w:id="12"/>
      </w:docPartBody>
    </w:docPart>
    <w:docPart>
      <w:docPartPr>
        <w:name w:val="BB2E121346804C459468EA8DAC159650"/>
        <w:category>
          <w:name w:val="Общие"/>
          <w:gallery w:val="placeholder"/>
        </w:category>
        <w:types>
          <w:type w:val="bbPlcHdr"/>
        </w:types>
        <w:behaviors>
          <w:behavior w:val="content"/>
        </w:behaviors>
        <w:guid w:val="{055360A5-227D-45B6-B6D2-70344318CD51}"/>
      </w:docPartPr>
      <w:docPartBody>
        <w:p w:rsidR="00000000" w:rsidRDefault="00267279" w:rsidP="00267279">
          <w:pPr>
            <w:pStyle w:val="BB2E121346804C459468EA8DAC159650"/>
          </w:pPr>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Start w:id="21" w:name="НПлана"/>
          <w:bookmarkStart w:id="22" w:name="НПлана"/>
          <w:bookmarkStart w:id="23" w:name="НПлана"/>
          <w:bookmarkStart w:id="24" w:name="НПлана"/>
          <w:bookmarkStart w:id="25" w:name="НПлана"/>
          <w:bookmarkStart w:id="26" w:name="НПлана"/>
          <w:bookmarkStart w:id="27" w:name="НПлана"/>
          <w:bookmarkStart w:id="28" w:name="НПлана"/>
          <w:bookmarkStart w:id="29" w:name="НПлана"/>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r w:rsidRPr="00853F0C">
            <w:rPr>
              <w:rStyle w:val="a3"/>
            </w:rPr>
            <w:t xml:space="preserve">Место для ввода </w:t>
          </w:r>
          <w:r>
            <w:rPr>
              <w:rStyle w:val="a3"/>
            </w:rPr>
            <w:t>номера</w:t>
          </w:r>
          <w:bookmarkEnd w:id="29"/>
        </w:p>
      </w:docPartBody>
    </w:docPart>
    <w:docPart>
      <w:docPartPr>
        <w:name w:val="C907B5AD61AD48098496AB6AFE93AF55"/>
        <w:category>
          <w:name w:val="Общие"/>
          <w:gallery w:val="placeholder"/>
        </w:category>
        <w:types>
          <w:type w:val="bbPlcHdr"/>
        </w:types>
        <w:behaviors>
          <w:behavior w:val="content"/>
        </w:behaviors>
        <w:guid w:val="{93BF47E8-C5F2-4D99-9F0E-C01B9BB54568}"/>
      </w:docPartPr>
      <w:docPartBody>
        <w:p w:rsidR="00000000" w:rsidRDefault="00267279" w:rsidP="00267279">
          <w:pPr>
            <w:pStyle w:val="C907B5AD61AD48098496AB6AFE93AF55"/>
          </w:pPr>
          <w:bookmarkStart w:id="30" w:name="НПлана"/>
          <w:r w:rsidRPr="00853F0C">
            <w:rPr>
              <w:rStyle w:val="a3"/>
            </w:rPr>
            <w:t xml:space="preserve">Место для ввода </w:t>
          </w:r>
          <w:r>
            <w:rPr>
              <w:rStyle w:val="a3"/>
            </w:rPr>
            <w:t>номера</w:t>
          </w:r>
          <w:bookmarkEnd w:id="30"/>
        </w:p>
      </w:docPartBody>
    </w:docPart>
    <w:docPart>
      <w:docPartPr>
        <w:name w:val="5A86FC16A17B46C4BD92AAF85A057B5D"/>
        <w:category>
          <w:name w:val="Общие"/>
          <w:gallery w:val="placeholder"/>
        </w:category>
        <w:types>
          <w:type w:val="bbPlcHdr"/>
        </w:types>
        <w:behaviors>
          <w:behavior w:val="content"/>
        </w:behaviors>
        <w:guid w:val="{271998C6-7CA1-487A-BE1E-33D37248F7BF}"/>
      </w:docPartPr>
      <w:docPartBody>
        <w:p w:rsidR="00000000" w:rsidRDefault="00267279" w:rsidP="00267279">
          <w:pPr>
            <w:pStyle w:val="5A86FC16A17B46C4BD92AAF85A057B5D"/>
          </w:pPr>
          <w:bookmarkStart w:id="31" w:name="НПлана"/>
          <w:r w:rsidRPr="00853F0C">
            <w:rPr>
              <w:rStyle w:val="a3"/>
            </w:rPr>
            <w:t xml:space="preserve">Место для ввода </w:t>
          </w:r>
          <w:r>
            <w:rPr>
              <w:rStyle w:val="a3"/>
            </w:rPr>
            <w:t>номера</w:t>
          </w:r>
          <w:bookmarkEnd w:id="31"/>
        </w:p>
      </w:docPartBody>
    </w:docPart>
    <w:docPart>
      <w:docPartPr>
        <w:name w:val="8FBB483128CE4A609730C44B1974CBF2"/>
        <w:category>
          <w:name w:val="Общие"/>
          <w:gallery w:val="placeholder"/>
        </w:category>
        <w:types>
          <w:type w:val="bbPlcHdr"/>
        </w:types>
        <w:behaviors>
          <w:behavior w:val="content"/>
        </w:behaviors>
        <w:guid w:val="{51A866C4-534E-4C79-A2B8-800054D0F8DC}"/>
      </w:docPartPr>
      <w:docPartBody>
        <w:p w:rsidR="00000000" w:rsidRDefault="00267279" w:rsidP="00267279">
          <w:pPr>
            <w:pStyle w:val="8FBB483128CE4A609730C44B1974CBF2"/>
          </w:pPr>
          <w:bookmarkStart w:id="32" w:name="НПлана"/>
          <w:r w:rsidRPr="00853F0C">
            <w:rPr>
              <w:rStyle w:val="a3"/>
            </w:rPr>
            <w:t xml:space="preserve">Место для ввода </w:t>
          </w:r>
          <w:r>
            <w:rPr>
              <w:rStyle w:val="a3"/>
            </w:rPr>
            <w:t>номера</w:t>
          </w:r>
          <w:bookmarkEnd w:id="32"/>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735A"/>
    <w:rsid w:val="0018735A"/>
    <w:rsid w:val="00267279"/>
    <w:rsid w:val="002C2AAA"/>
    <w:rsid w:val="003F71E6"/>
    <w:rsid w:val="00681E1E"/>
    <w:rsid w:val="008B3E51"/>
    <w:rsid w:val="00A154F3"/>
    <w:rsid w:val="00AF1212"/>
    <w:rsid w:val="00B444BE"/>
    <w:rsid w:val="00BA1CAD"/>
    <w:rsid w:val="00C80E30"/>
    <w:rsid w:val="00E6580B"/>
    <w:rsid w:val="00F66C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267279"/>
    <w:rPr>
      <w:color w:val="808080"/>
    </w:rPr>
  </w:style>
  <w:style w:type="paragraph" w:customStyle="1" w:styleId="00FA76D902F84CDBB5F78C075ECCCD4A">
    <w:name w:val="00FA76D902F84CDBB5F78C075ECCCD4A"/>
  </w:style>
  <w:style w:type="paragraph" w:customStyle="1" w:styleId="E4B1B1CD6F8E45D1A795729F4F20B318">
    <w:name w:val="E4B1B1CD6F8E45D1A795729F4F20B318"/>
  </w:style>
  <w:style w:type="paragraph" w:customStyle="1" w:styleId="57BE229C28A34DBD9E59BF4CA28C3F6D">
    <w:name w:val="57BE229C28A34DBD9E59BF4CA28C3F6D"/>
  </w:style>
  <w:style w:type="paragraph" w:customStyle="1" w:styleId="6D6075D7115D40A7AF6909EAC3A34EE7">
    <w:name w:val="6D6075D7115D40A7AF6909EAC3A34EE7"/>
  </w:style>
  <w:style w:type="paragraph" w:customStyle="1" w:styleId="018B62CC0F2548BB8B8C2399C500B944">
    <w:name w:val="018B62CC0F2548BB8B8C2399C500B944"/>
  </w:style>
  <w:style w:type="paragraph" w:customStyle="1" w:styleId="4701630DCD8442228F72C351A6D868EE">
    <w:name w:val="4701630DCD8442228F72C351A6D868EE"/>
  </w:style>
  <w:style w:type="paragraph" w:customStyle="1" w:styleId="9E35CFD84D714504ADFF00E63595B83D">
    <w:name w:val="9E35CFD84D714504ADFF00E63595B83D"/>
  </w:style>
  <w:style w:type="paragraph" w:customStyle="1" w:styleId="DDD74C48E40948339C0A3AB2FB0F497C">
    <w:name w:val="DDD74C48E40948339C0A3AB2FB0F497C"/>
  </w:style>
  <w:style w:type="paragraph" w:customStyle="1" w:styleId="6EF3C9371C0C47E3A4ED223975CE6240">
    <w:name w:val="6EF3C9371C0C47E3A4ED223975CE6240"/>
  </w:style>
  <w:style w:type="paragraph" w:customStyle="1" w:styleId="CC32F6494F7E4E7D822BD7D680A94644">
    <w:name w:val="CC32F6494F7E4E7D822BD7D680A94644"/>
  </w:style>
  <w:style w:type="paragraph" w:customStyle="1" w:styleId="88648FD7943A44AFADB16795165247D8">
    <w:name w:val="88648FD7943A44AFADB16795165247D8"/>
  </w:style>
  <w:style w:type="paragraph" w:customStyle="1" w:styleId="7098FECB95DE4CF2BF499F6038CE2793">
    <w:name w:val="7098FECB95DE4CF2BF499F6038CE2793"/>
  </w:style>
  <w:style w:type="paragraph" w:customStyle="1" w:styleId="DE2D7636C2364D1D954A59EA1D4399EE">
    <w:name w:val="DE2D7636C2364D1D954A59EA1D4399EE"/>
  </w:style>
  <w:style w:type="paragraph" w:customStyle="1" w:styleId="17FF16D9E7564F1B90400D0C791B483C">
    <w:name w:val="17FF16D9E7564F1B90400D0C791B483C"/>
  </w:style>
  <w:style w:type="paragraph" w:customStyle="1" w:styleId="C342758B0FC54D3BB9CE19F19B4D9361">
    <w:name w:val="C342758B0FC54D3BB9CE19F19B4D9361"/>
  </w:style>
  <w:style w:type="paragraph" w:customStyle="1" w:styleId="EFD86318C33D4E2CB8204535EEBA2EFA">
    <w:name w:val="EFD86318C33D4E2CB8204535EEBA2EFA"/>
  </w:style>
  <w:style w:type="paragraph" w:customStyle="1" w:styleId="D27388CE451145E8AD079F2C3CE5230F">
    <w:name w:val="D27388CE451145E8AD079F2C3CE5230F"/>
  </w:style>
  <w:style w:type="paragraph" w:customStyle="1" w:styleId="BB792D7FAC48460BB8906D866435E059">
    <w:name w:val="BB792D7FAC48460BB8906D866435E059"/>
  </w:style>
  <w:style w:type="paragraph" w:customStyle="1" w:styleId="9E91EC9E85524B2DBC469720C0AC560A">
    <w:name w:val="9E91EC9E85524B2DBC469720C0AC560A"/>
  </w:style>
  <w:style w:type="paragraph" w:customStyle="1" w:styleId="83C30CE518DD4219B1F109EBA494AF64">
    <w:name w:val="83C30CE518DD4219B1F109EBA494AF64"/>
  </w:style>
  <w:style w:type="paragraph" w:customStyle="1" w:styleId="1E4417A5CD3545768E9F2A528953B895">
    <w:name w:val="1E4417A5CD3545768E9F2A528953B895"/>
  </w:style>
  <w:style w:type="paragraph" w:customStyle="1" w:styleId="BEEA9859AA1D447EB3ECEB31C1910AB2">
    <w:name w:val="BEEA9859AA1D447EB3ECEB31C1910AB2"/>
  </w:style>
  <w:style w:type="paragraph" w:customStyle="1" w:styleId="2F195C17691442C6BB490D691FEBFF75">
    <w:name w:val="2F195C17691442C6BB490D691FEBFF75"/>
  </w:style>
  <w:style w:type="paragraph" w:customStyle="1" w:styleId="9882409740304B42AF72031066B9DAEE">
    <w:name w:val="9882409740304B42AF72031066B9DAEE"/>
  </w:style>
  <w:style w:type="paragraph" w:customStyle="1" w:styleId="13811A887469485BB95A33BFEBEAF0FF">
    <w:name w:val="13811A887469485BB95A33BFEBEAF0FF"/>
  </w:style>
  <w:style w:type="paragraph" w:customStyle="1" w:styleId="617F6554C6B34068852666CDA87CF715">
    <w:name w:val="617F6554C6B34068852666CDA87CF715"/>
  </w:style>
  <w:style w:type="paragraph" w:customStyle="1" w:styleId="68BCEAC56A05432BA046888DBDAACF52">
    <w:name w:val="68BCEAC56A05432BA046888DBDAACF52"/>
  </w:style>
  <w:style w:type="paragraph" w:customStyle="1" w:styleId="806794207EA14009B61822254F16E68B">
    <w:name w:val="806794207EA14009B61822254F16E68B"/>
  </w:style>
  <w:style w:type="paragraph" w:customStyle="1" w:styleId="AF6E95945C11458C996A1A86C2DFD32A">
    <w:name w:val="AF6E95945C11458C996A1A86C2DFD32A"/>
  </w:style>
  <w:style w:type="paragraph" w:customStyle="1" w:styleId="E951200F35AF4023BAD230E30DF9AE33">
    <w:name w:val="E951200F35AF4023BAD230E30DF9AE33"/>
  </w:style>
  <w:style w:type="paragraph" w:customStyle="1" w:styleId="BCE35EECFAF8474BAEAC0ECD1CF01CD2">
    <w:name w:val="BCE35EECFAF8474BAEAC0ECD1CF01CD2"/>
  </w:style>
  <w:style w:type="paragraph" w:customStyle="1" w:styleId="6724C20F49A74DF8940E6BC0A5735B4C">
    <w:name w:val="6724C20F49A74DF8940E6BC0A5735B4C"/>
  </w:style>
  <w:style w:type="paragraph" w:customStyle="1" w:styleId="C661CF0D3FDB458B88DC5EF79EA6363E">
    <w:name w:val="C661CF0D3FDB458B88DC5EF79EA6363E"/>
  </w:style>
  <w:style w:type="paragraph" w:customStyle="1" w:styleId="480B7F1BAA404EE0AC373555840A2840">
    <w:name w:val="480B7F1BAA404EE0AC373555840A2840"/>
  </w:style>
  <w:style w:type="paragraph" w:customStyle="1" w:styleId="FED819A0058147A2AC0AF2B5EB1167C1">
    <w:name w:val="FED819A0058147A2AC0AF2B5EB1167C1"/>
  </w:style>
  <w:style w:type="paragraph" w:customStyle="1" w:styleId="90476B6EC11948078E51D7D4F7CEFEB3">
    <w:name w:val="90476B6EC11948078E51D7D4F7CEFEB3"/>
  </w:style>
  <w:style w:type="paragraph" w:customStyle="1" w:styleId="CF8DFFB32B0D4114864114F9C3F88B97">
    <w:name w:val="CF8DFFB32B0D4114864114F9C3F88B97"/>
  </w:style>
  <w:style w:type="paragraph" w:customStyle="1" w:styleId="476F617AC7684A1F95C1A707261ECE80">
    <w:name w:val="476F617AC7684A1F95C1A707261ECE80"/>
  </w:style>
  <w:style w:type="paragraph" w:customStyle="1" w:styleId="8B05374C690846E3B5C9D5C2D3267DCD">
    <w:name w:val="8B05374C690846E3B5C9D5C2D3267DCD"/>
  </w:style>
  <w:style w:type="paragraph" w:customStyle="1" w:styleId="D6733686C7C1478FA52DE5A5F8DDF66E">
    <w:name w:val="D6733686C7C1478FA52DE5A5F8DDF66E"/>
  </w:style>
  <w:style w:type="paragraph" w:customStyle="1" w:styleId="9E97F72E5D3E4CA4B1E25435AB472EAF">
    <w:name w:val="9E97F72E5D3E4CA4B1E25435AB472EAF"/>
  </w:style>
  <w:style w:type="paragraph" w:customStyle="1" w:styleId="CC2D12DF2D994226B7A9214E43F92BEF">
    <w:name w:val="CC2D12DF2D994226B7A9214E43F92BEF"/>
  </w:style>
  <w:style w:type="paragraph" w:customStyle="1" w:styleId="62FFBAB00FA9478983455381C549EF1A">
    <w:name w:val="62FFBAB00FA9478983455381C549EF1A"/>
  </w:style>
  <w:style w:type="paragraph" w:customStyle="1" w:styleId="80588F607D1A477BB78F9B0E84981E18">
    <w:name w:val="80588F607D1A477BB78F9B0E84981E18"/>
  </w:style>
  <w:style w:type="paragraph" w:customStyle="1" w:styleId="2320AECA2B95483490B5ED84D2458341">
    <w:name w:val="2320AECA2B95483490B5ED84D2458341"/>
  </w:style>
  <w:style w:type="paragraph" w:customStyle="1" w:styleId="B3559B3856224BBDAFFEC07C360F46A5">
    <w:name w:val="B3559B3856224BBDAFFEC07C360F46A5"/>
  </w:style>
  <w:style w:type="paragraph" w:customStyle="1" w:styleId="1F69F623C0584B15B37E9D6C145EA9DF">
    <w:name w:val="1F69F623C0584B15B37E9D6C145EA9DF"/>
  </w:style>
  <w:style w:type="paragraph" w:customStyle="1" w:styleId="27E671BDCB58428B8D1FE62419818B75">
    <w:name w:val="27E671BDCB58428B8D1FE62419818B75"/>
  </w:style>
  <w:style w:type="paragraph" w:customStyle="1" w:styleId="83198E55DD3C4CF88670F7B14EBC8542">
    <w:name w:val="83198E55DD3C4CF88670F7B14EBC8542"/>
  </w:style>
  <w:style w:type="paragraph" w:customStyle="1" w:styleId="32DC43DC2A19456DBE06E7DADF574E27">
    <w:name w:val="32DC43DC2A19456DBE06E7DADF574E27"/>
  </w:style>
  <w:style w:type="paragraph" w:customStyle="1" w:styleId="CE231B89AC8C4C24AB9E263B534FFDBB">
    <w:name w:val="CE231B89AC8C4C24AB9E263B534FFDBB"/>
  </w:style>
  <w:style w:type="paragraph" w:customStyle="1" w:styleId="5631A0AB245B40DA80BD834B54B2CDF1">
    <w:name w:val="5631A0AB245B40DA80BD834B54B2CDF1"/>
  </w:style>
  <w:style w:type="paragraph" w:customStyle="1" w:styleId="9171A0A636C3454991BCD03104C09D88">
    <w:name w:val="9171A0A636C3454991BCD03104C09D88"/>
  </w:style>
  <w:style w:type="paragraph" w:customStyle="1" w:styleId="7636B42793014A5DA14284924D76803C">
    <w:name w:val="7636B42793014A5DA14284924D76803C"/>
  </w:style>
  <w:style w:type="paragraph" w:customStyle="1" w:styleId="B10D35807B8D43F1B2125B3EEE9A0EE4">
    <w:name w:val="B10D35807B8D43F1B2125B3EEE9A0EE4"/>
  </w:style>
  <w:style w:type="paragraph" w:customStyle="1" w:styleId="BF8A5213059B4A4F9FAAE534DDE1894A">
    <w:name w:val="BF8A5213059B4A4F9FAAE534DDE1894A"/>
  </w:style>
  <w:style w:type="paragraph" w:customStyle="1" w:styleId="D372A3050803477AB6C4F255946CBF64">
    <w:name w:val="D372A3050803477AB6C4F255946CBF64"/>
  </w:style>
  <w:style w:type="paragraph" w:customStyle="1" w:styleId="7542987599554D46BE278571AC074572">
    <w:name w:val="7542987599554D46BE278571AC074572"/>
  </w:style>
  <w:style w:type="paragraph" w:customStyle="1" w:styleId="CABA393F9C954DD99F26C99B78765AE1">
    <w:name w:val="CABA393F9C954DD99F26C99B78765AE1"/>
  </w:style>
  <w:style w:type="paragraph" w:customStyle="1" w:styleId="985208428440466A9B713AB5652EA8DD">
    <w:name w:val="985208428440466A9B713AB5652EA8DD"/>
  </w:style>
  <w:style w:type="paragraph" w:customStyle="1" w:styleId="CAD1C668B4944F5F97334D9482C5E3DC">
    <w:name w:val="CAD1C668B4944F5F97334D9482C5E3DC"/>
  </w:style>
  <w:style w:type="paragraph" w:customStyle="1" w:styleId="C9FED5C8385049EDB7550D4271356D38">
    <w:name w:val="C9FED5C8385049EDB7550D4271356D38"/>
  </w:style>
  <w:style w:type="paragraph" w:customStyle="1" w:styleId="F47FCF43B64046ECBD6473D727DDE1BD">
    <w:name w:val="F47FCF43B64046ECBD6473D727DDE1BD"/>
  </w:style>
  <w:style w:type="paragraph" w:customStyle="1" w:styleId="DA2DBAE33CF0459E8073634EA4C2A64B">
    <w:name w:val="DA2DBAE33CF0459E8073634EA4C2A64B"/>
  </w:style>
  <w:style w:type="paragraph" w:customStyle="1" w:styleId="A8D88506FB4B41019E3F8BE43AEE4F54">
    <w:name w:val="A8D88506FB4B41019E3F8BE43AEE4F54"/>
  </w:style>
  <w:style w:type="paragraph" w:customStyle="1" w:styleId="379E80120D3D4151A9C467CA161AF060">
    <w:name w:val="379E80120D3D4151A9C467CA161AF060"/>
  </w:style>
  <w:style w:type="paragraph" w:customStyle="1" w:styleId="B9BA8EBA1ACC4E909434062FF7B088C7">
    <w:name w:val="B9BA8EBA1ACC4E909434062FF7B088C7"/>
  </w:style>
  <w:style w:type="paragraph" w:customStyle="1" w:styleId="EBE771DF10DA44419D2F5077BAA0E467">
    <w:name w:val="EBE771DF10DA44419D2F5077BAA0E467"/>
  </w:style>
  <w:style w:type="paragraph" w:customStyle="1" w:styleId="19A3F9654DFF44CEB8A10635B37A4278">
    <w:name w:val="19A3F9654DFF44CEB8A10635B37A4278"/>
  </w:style>
  <w:style w:type="paragraph" w:customStyle="1" w:styleId="890116A9D63742109519A613FE8BD530">
    <w:name w:val="890116A9D63742109519A613FE8BD530"/>
  </w:style>
  <w:style w:type="paragraph" w:customStyle="1" w:styleId="D1B80B2B96744F10BBAFAA2DEB16DBC8">
    <w:name w:val="D1B80B2B96744F10BBAFAA2DEB16DBC8"/>
  </w:style>
  <w:style w:type="paragraph" w:customStyle="1" w:styleId="63D8ED8B59B6492FA665146D34656013">
    <w:name w:val="63D8ED8B59B6492FA665146D34656013"/>
  </w:style>
  <w:style w:type="paragraph" w:customStyle="1" w:styleId="D700ED7E137142F8BA4997B5602C3699">
    <w:name w:val="D700ED7E137142F8BA4997B5602C3699"/>
  </w:style>
  <w:style w:type="paragraph" w:customStyle="1" w:styleId="9BB14A2B618540BFB44B47506F72994D">
    <w:name w:val="9BB14A2B618540BFB44B47506F72994D"/>
  </w:style>
  <w:style w:type="paragraph" w:customStyle="1" w:styleId="DE5116BF644946DEA9B7E12769F5D459">
    <w:name w:val="DE5116BF644946DEA9B7E12769F5D459"/>
  </w:style>
  <w:style w:type="paragraph" w:customStyle="1" w:styleId="4CA8D59101F648C999E7F73FB0E6001D">
    <w:name w:val="4CA8D59101F648C999E7F73FB0E6001D"/>
  </w:style>
  <w:style w:type="paragraph" w:customStyle="1" w:styleId="89CD3DBCFB6B4929943D874A5A8B8A14">
    <w:name w:val="89CD3DBCFB6B4929943D874A5A8B8A14"/>
  </w:style>
  <w:style w:type="paragraph" w:customStyle="1" w:styleId="3D1884173B1E4C2DADD4ED08940C8807">
    <w:name w:val="3D1884173B1E4C2DADD4ED08940C8807"/>
  </w:style>
  <w:style w:type="paragraph" w:customStyle="1" w:styleId="C47560A195E947689D1B91532140587C">
    <w:name w:val="C47560A195E947689D1B91532140587C"/>
  </w:style>
  <w:style w:type="paragraph" w:customStyle="1" w:styleId="5774213599764B609414FF408A2C5F59">
    <w:name w:val="5774213599764B609414FF408A2C5F59"/>
    <w:rsid w:val="0018735A"/>
  </w:style>
  <w:style w:type="paragraph" w:customStyle="1" w:styleId="689EE71B84004D59BB19E91501C8B79F">
    <w:name w:val="689EE71B84004D59BB19E91501C8B79F"/>
    <w:rsid w:val="0018735A"/>
  </w:style>
  <w:style w:type="paragraph" w:customStyle="1" w:styleId="CDDEE8179E884E49B7729D677D324BB2">
    <w:name w:val="CDDEE8179E884E49B7729D677D324BB2"/>
    <w:rsid w:val="0018735A"/>
  </w:style>
  <w:style w:type="paragraph" w:customStyle="1" w:styleId="F55B801B046F45C997DF6B16B8BBADDE">
    <w:name w:val="F55B801B046F45C997DF6B16B8BBADDE"/>
    <w:rsid w:val="0018735A"/>
  </w:style>
  <w:style w:type="paragraph" w:customStyle="1" w:styleId="CAB4395B5C354D5FBBD46FC7F09ED4E1">
    <w:name w:val="CAB4395B5C354D5FBBD46FC7F09ED4E1"/>
    <w:rsid w:val="00A154F3"/>
  </w:style>
  <w:style w:type="paragraph" w:customStyle="1" w:styleId="EDF1BE88CA3643D09FA9B2365434CB9E">
    <w:name w:val="EDF1BE88CA3643D09FA9B2365434CB9E"/>
    <w:rsid w:val="00A154F3"/>
  </w:style>
  <w:style w:type="paragraph" w:customStyle="1" w:styleId="B94729F0ED084322859019C6978FBA1F">
    <w:name w:val="B94729F0ED084322859019C6978FBA1F"/>
    <w:rsid w:val="00F66C0E"/>
  </w:style>
  <w:style w:type="paragraph" w:customStyle="1" w:styleId="704F56AFD57A43A0AB2AE2ADC975DED9">
    <w:name w:val="704F56AFD57A43A0AB2AE2ADC975DED9"/>
    <w:rsid w:val="00F66C0E"/>
  </w:style>
  <w:style w:type="paragraph" w:customStyle="1" w:styleId="327C629F484F4F1E990CEA900CC2D7CE">
    <w:name w:val="327C629F484F4F1E990CEA900CC2D7CE"/>
    <w:rsid w:val="00F66C0E"/>
  </w:style>
  <w:style w:type="paragraph" w:customStyle="1" w:styleId="69F816EDD7A649D7AF6C7068A4716BF9">
    <w:name w:val="69F816EDD7A649D7AF6C7068A4716BF9"/>
    <w:rsid w:val="00F66C0E"/>
  </w:style>
  <w:style w:type="paragraph" w:customStyle="1" w:styleId="E08934910F7F49FA8E2F376D9B1D7E3B">
    <w:name w:val="E08934910F7F49FA8E2F376D9B1D7E3B"/>
    <w:rsid w:val="00F66C0E"/>
  </w:style>
  <w:style w:type="paragraph" w:customStyle="1" w:styleId="5BAC240A50BF4C579F13C6652BE8B3D1">
    <w:name w:val="5BAC240A50BF4C579F13C6652BE8B3D1"/>
    <w:rsid w:val="00F66C0E"/>
  </w:style>
  <w:style w:type="paragraph" w:customStyle="1" w:styleId="A663EDEF405045399A4C7603B0153379">
    <w:name w:val="A663EDEF405045399A4C7603B0153379"/>
    <w:rsid w:val="00F66C0E"/>
  </w:style>
  <w:style w:type="paragraph" w:customStyle="1" w:styleId="F7A09E5EA88D407BBEB7EE3B6BBFCF4A">
    <w:name w:val="F7A09E5EA88D407BBEB7EE3B6BBFCF4A"/>
    <w:rsid w:val="00F66C0E"/>
  </w:style>
  <w:style w:type="paragraph" w:customStyle="1" w:styleId="AABF688808DE48CEB72A5D2A9ABC30BF">
    <w:name w:val="AABF688808DE48CEB72A5D2A9ABC30BF"/>
    <w:rsid w:val="00F66C0E"/>
  </w:style>
  <w:style w:type="paragraph" w:customStyle="1" w:styleId="6BF24D9858CA4EDDA61BD316B65E1BEE">
    <w:name w:val="6BF24D9858CA4EDDA61BD316B65E1BEE"/>
    <w:rsid w:val="00F66C0E"/>
  </w:style>
  <w:style w:type="paragraph" w:customStyle="1" w:styleId="9E02B135C08F41F189B886B803DD25DD">
    <w:name w:val="9E02B135C08F41F189B886B803DD25DD"/>
    <w:rsid w:val="00F66C0E"/>
  </w:style>
  <w:style w:type="paragraph" w:customStyle="1" w:styleId="BE60E91024524E0E964CF2C13BA75DF1">
    <w:name w:val="BE60E91024524E0E964CF2C13BA75DF1"/>
    <w:rsid w:val="00F66C0E"/>
  </w:style>
  <w:style w:type="paragraph" w:customStyle="1" w:styleId="D5591F06F98A4BA6A36886158DA3D58C">
    <w:name w:val="D5591F06F98A4BA6A36886158DA3D58C"/>
    <w:rsid w:val="00267279"/>
  </w:style>
  <w:style w:type="paragraph" w:customStyle="1" w:styleId="A55EB07AAD6D4EFA86A73AF5FFEAD8B4">
    <w:name w:val="A55EB07AAD6D4EFA86A73AF5FFEAD8B4"/>
    <w:rsid w:val="00267279"/>
  </w:style>
  <w:style w:type="paragraph" w:customStyle="1" w:styleId="25FFE89CF1504B29AC855BD22ECC3A8F">
    <w:name w:val="25FFE89CF1504B29AC855BD22ECC3A8F"/>
    <w:rsid w:val="00267279"/>
  </w:style>
  <w:style w:type="paragraph" w:customStyle="1" w:styleId="1AEA0957AC6645B1AE7F12BE2F6C57FA">
    <w:name w:val="1AEA0957AC6645B1AE7F12BE2F6C57FA"/>
    <w:rsid w:val="00267279"/>
  </w:style>
  <w:style w:type="paragraph" w:customStyle="1" w:styleId="3D62F645E91847B592EF7B03D20E351C">
    <w:name w:val="3D62F645E91847B592EF7B03D20E351C"/>
    <w:rsid w:val="00267279"/>
  </w:style>
  <w:style w:type="paragraph" w:customStyle="1" w:styleId="618512E77CEE471381AF55497A7F4EB7">
    <w:name w:val="618512E77CEE471381AF55497A7F4EB7"/>
    <w:rsid w:val="00267279"/>
  </w:style>
  <w:style w:type="paragraph" w:customStyle="1" w:styleId="6567028A7D654C8BAC14540EB17A5829">
    <w:name w:val="6567028A7D654C8BAC14540EB17A5829"/>
    <w:rsid w:val="00267279"/>
  </w:style>
  <w:style w:type="paragraph" w:customStyle="1" w:styleId="3C13AD34F3D648D4BC3721B073186A61">
    <w:name w:val="3C13AD34F3D648D4BC3721B073186A61"/>
    <w:rsid w:val="00267279"/>
  </w:style>
  <w:style w:type="paragraph" w:customStyle="1" w:styleId="11B14B09A60C4D96A58B9CB803E1CEAF">
    <w:name w:val="11B14B09A60C4D96A58B9CB803E1CEAF"/>
    <w:rsid w:val="00267279"/>
  </w:style>
  <w:style w:type="paragraph" w:customStyle="1" w:styleId="AEDCF208268F4A90BC122E6F78B82B03">
    <w:name w:val="AEDCF208268F4A90BC122E6F78B82B03"/>
    <w:rsid w:val="00267279"/>
  </w:style>
  <w:style w:type="paragraph" w:customStyle="1" w:styleId="405CF106C7DD4DE2B31A85D869D490B6">
    <w:name w:val="405CF106C7DD4DE2B31A85D869D490B6"/>
    <w:rsid w:val="00267279"/>
  </w:style>
  <w:style w:type="paragraph" w:customStyle="1" w:styleId="5535C8D183FE40F7BB4E35AADAEA2FA3">
    <w:name w:val="5535C8D183FE40F7BB4E35AADAEA2FA3"/>
    <w:rsid w:val="00267279"/>
  </w:style>
  <w:style w:type="paragraph" w:customStyle="1" w:styleId="BB2E121346804C459468EA8DAC159650">
    <w:name w:val="BB2E121346804C459468EA8DAC159650"/>
    <w:rsid w:val="00267279"/>
  </w:style>
  <w:style w:type="paragraph" w:customStyle="1" w:styleId="C907B5AD61AD48098496AB6AFE93AF55">
    <w:name w:val="C907B5AD61AD48098496AB6AFE93AF55"/>
    <w:rsid w:val="00267279"/>
  </w:style>
  <w:style w:type="paragraph" w:customStyle="1" w:styleId="5A86FC16A17B46C4BD92AAF85A057B5D">
    <w:name w:val="5A86FC16A17B46C4BD92AAF85A057B5D"/>
    <w:rsid w:val="00267279"/>
  </w:style>
  <w:style w:type="paragraph" w:customStyle="1" w:styleId="8FBB483128CE4A609730C44B1974CBF2">
    <w:name w:val="8FBB483128CE4A609730C44B1974CBF2"/>
    <w:rsid w:val="0026727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13BB36-55BE-40AA-9F09-6FD4068BCD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Документация о закупке (1413).dotx</Template>
  <TotalTime>48</TotalTime>
  <Pages>1</Pages>
  <Words>9501</Words>
  <Characters>54162</Characters>
  <Application>Microsoft Office Word</Application>
  <DocSecurity>0</DocSecurity>
  <Lines>451</Lines>
  <Paragraphs>127</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63536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АП; ЭФ; Почта</cp:keywords>
  <dc:description/>
  <cp:lastModifiedBy>Sharymova Irina</cp:lastModifiedBy>
  <cp:revision>24</cp:revision>
  <cp:lastPrinted>2024-05-28T00:00:00Z</cp:lastPrinted>
  <dcterms:created xsi:type="dcterms:W3CDTF">2024-05-22T00:56:00Z</dcterms:created>
  <dcterms:modified xsi:type="dcterms:W3CDTF">2024-05-28T00:03:00Z</dcterms:modified>
  <cp:category>Шаблоны</cp:category>
</cp:coreProperties>
</file>